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bookmarkStart w:id="0" w:name="_GoBack"/>
      <w:bookmarkEnd w:id="0"/>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106AD2E0"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w:t>
      </w:r>
      <w:r w:rsidR="00D4252B">
        <w:rPr>
          <w:rFonts w:ascii="Times New Roman" w:hAnsi="Times New Roman"/>
          <w:caps w:val="0"/>
          <w:color w:val="000000" w:themeColor="text1"/>
          <w:sz w:val="24"/>
          <w:szCs w:val="24"/>
          <w:lang w:val="lt-LT"/>
        </w:rPr>
        <w:t>5</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1" w:name="OLE_LINK1"/>
      <w:r w:rsidRPr="00BE1A29">
        <w:rPr>
          <w:color w:val="000000" w:themeColor="text1"/>
        </w:rPr>
        <w:t xml:space="preserve">pagal </w:t>
      </w:r>
      <w:bookmarkEnd w:id="1"/>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47FAFA12" w14:textId="77777777" w:rsidR="007611FD" w:rsidRDefault="000D5720" w:rsidP="007611FD">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7611FD">
        <w:rPr>
          <w:b/>
          <w:szCs w:val="24"/>
          <w:shd w:val="clear" w:color="auto" w:fill="FFFFFF"/>
        </w:rPr>
        <w:t>P</w:t>
      </w:r>
      <w:r w:rsidR="007611FD" w:rsidRPr="00C86885">
        <w:rPr>
          <w:b/>
          <w:szCs w:val="24"/>
          <w:shd w:val="clear" w:color="auto" w:fill="FFFFFF"/>
        </w:rPr>
        <w:t>rivažiavimo prie Pasieniečių g. 33 nuo Tiekėjų g. Kretingos mieste</w:t>
      </w:r>
      <w:r w:rsidR="007611FD">
        <w:rPr>
          <w:rFonts w:ascii="Helvetica" w:hAnsi="Helvetica" w:cs="Helvetica"/>
          <w:color w:val="555555"/>
          <w:sz w:val="18"/>
          <w:szCs w:val="18"/>
          <w:shd w:val="clear" w:color="auto" w:fill="FFFFFF"/>
        </w:rPr>
        <w:t xml:space="preserve"> </w:t>
      </w:r>
      <w:r w:rsidR="007611FD">
        <w:rPr>
          <w:b/>
          <w:bCs/>
          <w:szCs w:val="24"/>
        </w:rPr>
        <w:t>techninio darbo projekto parengimo ir projekto vykdymo priežiūros paslaugos</w:t>
      </w:r>
      <w:r w:rsidR="003D586E">
        <w:rPr>
          <w:b/>
          <w:color w:val="000000" w:themeColor="text1"/>
          <w:szCs w:val="24"/>
        </w:rPr>
        <w:t>:</w:t>
      </w:r>
    </w:p>
    <w:p w14:paraId="4F109EFD" w14:textId="3790C5A4" w:rsidR="007611FD" w:rsidRDefault="003D586E" w:rsidP="007611FD">
      <w:pPr>
        <w:pStyle w:val="Pagrindinistekstas"/>
        <w:suppressAutoHyphens/>
        <w:autoSpaceDN w:val="0"/>
        <w:spacing w:after="0"/>
        <w:ind w:firstLine="567"/>
        <w:jc w:val="both"/>
        <w:textAlignment w:val="baseline"/>
        <w:rPr>
          <w:rFonts w:ascii="TimesNewRomanPSMT" w:eastAsiaTheme="minorHAnsi" w:hAnsi="TimesNewRomanPSMT" w:cs="TimesNewRomanPSMT"/>
        </w:rPr>
      </w:pPr>
      <w:r w:rsidRPr="003D586E">
        <w:t xml:space="preserve">1.1. </w:t>
      </w:r>
      <w:r w:rsidR="007611FD">
        <w:t>atlikti topografinius, geologinius ir ekogeologinius tyrimus</w:t>
      </w:r>
    </w:p>
    <w:p w14:paraId="5805BC39" w14:textId="149C503B" w:rsidR="00F63EC6" w:rsidRDefault="001409C3" w:rsidP="000D5720">
      <w:pPr>
        <w:pStyle w:val="Pagrindinistekstas"/>
        <w:suppressAutoHyphens/>
        <w:autoSpaceDN w:val="0"/>
        <w:spacing w:after="0"/>
        <w:ind w:firstLine="567"/>
        <w:jc w:val="both"/>
        <w:textAlignment w:val="baseline"/>
        <w:rPr>
          <w:iCs/>
          <w:szCs w:val="24"/>
        </w:rPr>
      </w:pPr>
      <w:r>
        <w:rPr>
          <w:color w:val="000000" w:themeColor="text1"/>
          <w:szCs w:val="24"/>
        </w:rPr>
        <w:t>1.</w:t>
      </w:r>
      <w:r w:rsidR="007611FD">
        <w:rPr>
          <w:color w:val="000000" w:themeColor="text1"/>
          <w:szCs w:val="24"/>
        </w:rPr>
        <w:t>2</w:t>
      </w:r>
      <w:r w:rsidR="00032B88">
        <w:rPr>
          <w:color w:val="000000" w:themeColor="text1"/>
          <w:szCs w:val="24"/>
        </w:rPr>
        <w:t>. gauti</w:t>
      </w:r>
      <w:r w:rsidR="00F63EC6">
        <w:rPr>
          <w:color w:val="000000" w:themeColor="text1"/>
          <w:szCs w:val="24"/>
        </w:rPr>
        <w:t xml:space="preserve"> </w:t>
      </w:r>
      <w:r w:rsidR="00F63EC6" w:rsidRPr="00C34A69">
        <w:rPr>
          <w:iCs/>
          <w:szCs w:val="24"/>
          <w:lang w:eastAsia="lt-LT"/>
        </w:rPr>
        <w:t xml:space="preserve">prisijungimo </w:t>
      </w:r>
      <w:r w:rsidR="00F63EC6">
        <w:rPr>
          <w:iCs/>
          <w:szCs w:val="24"/>
          <w:lang w:eastAsia="lt-LT"/>
        </w:rPr>
        <w:t>prie inžinerinių tinklų ir technines</w:t>
      </w:r>
      <w:r w:rsidR="00F63EC6" w:rsidRPr="00C34A69">
        <w:rPr>
          <w:iCs/>
          <w:szCs w:val="24"/>
          <w:lang w:eastAsia="lt-LT"/>
        </w:rPr>
        <w:t xml:space="preserve"> sąlygas</w:t>
      </w:r>
      <w:r w:rsidR="00F63EC6">
        <w:rPr>
          <w:iCs/>
          <w:szCs w:val="24"/>
        </w:rPr>
        <w:t>;</w:t>
      </w:r>
    </w:p>
    <w:p w14:paraId="0E65AC88" w14:textId="32FDC962" w:rsidR="00AA2873" w:rsidRDefault="001409C3" w:rsidP="000D5720">
      <w:pPr>
        <w:pStyle w:val="Pagrindinistekstas"/>
        <w:suppressAutoHyphens/>
        <w:autoSpaceDN w:val="0"/>
        <w:spacing w:after="0"/>
        <w:ind w:firstLine="567"/>
        <w:jc w:val="both"/>
        <w:textAlignment w:val="baseline"/>
        <w:rPr>
          <w:iCs/>
          <w:szCs w:val="24"/>
          <w:lang w:eastAsia="lt-LT"/>
        </w:rPr>
      </w:pPr>
      <w:r>
        <w:rPr>
          <w:iCs/>
          <w:szCs w:val="24"/>
        </w:rPr>
        <w:t>1.</w:t>
      </w:r>
      <w:r w:rsidR="007611FD">
        <w:rPr>
          <w:iCs/>
          <w:szCs w:val="24"/>
        </w:rPr>
        <w:t>3</w:t>
      </w:r>
      <w:r w:rsidR="00F63EC6">
        <w:rPr>
          <w:iCs/>
          <w:szCs w:val="24"/>
        </w:rPr>
        <w:t xml:space="preserve">. </w:t>
      </w:r>
      <w:r w:rsidR="00F63EC6" w:rsidRPr="008338C1">
        <w:rPr>
          <w:iCs/>
          <w:szCs w:val="24"/>
        </w:rPr>
        <w:t>parengti ir pristatyti visuomenei projektinius pasiūlymus;</w:t>
      </w:r>
      <w:bookmarkStart w:id="2" w:name="_Ref501533995"/>
      <w:bookmarkStart w:id="3" w:name="_Ref510617596"/>
      <w:r w:rsidR="00AA2873" w:rsidRPr="00AA2873">
        <w:rPr>
          <w:iCs/>
          <w:szCs w:val="24"/>
          <w:lang w:eastAsia="lt-LT"/>
        </w:rPr>
        <w:t xml:space="preserve"> </w:t>
      </w:r>
    </w:p>
    <w:p w14:paraId="32DA1F91" w14:textId="3A41A46F" w:rsidR="00F63EC6" w:rsidRDefault="001409C3" w:rsidP="000D5720">
      <w:pPr>
        <w:pStyle w:val="Pagrindinistekstas"/>
        <w:suppressAutoHyphens/>
        <w:autoSpaceDN w:val="0"/>
        <w:spacing w:after="0"/>
        <w:ind w:firstLine="567"/>
        <w:jc w:val="both"/>
        <w:textAlignment w:val="baseline"/>
        <w:rPr>
          <w:iCs/>
          <w:szCs w:val="24"/>
        </w:rPr>
      </w:pPr>
      <w:r>
        <w:rPr>
          <w:iCs/>
          <w:szCs w:val="24"/>
          <w:lang w:eastAsia="lt-LT"/>
        </w:rPr>
        <w:t>1.</w:t>
      </w:r>
      <w:r w:rsidR="007611FD">
        <w:rPr>
          <w:iCs/>
          <w:szCs w:val="24"/>
          <w:lang w:eastAsia="lt-LT"/>
        </w:rPr>
        <w:t>4</w:t>
      </w:r>
      <w:r w:rsidR="00AA2873">
        <w:rPr>
          <w:iCs/>
          <w:szCs w:val="24"/>
          <w:lang w:eastAsia="lt-LT"/>
        </w:rPr>
        <w:t xml:space="preserve">. </w:t>
      </w:r>
      <w:r w:rsidR="00AA2873" w:rsidRPr="00F65C21">
        <w:rPr>
          <w:iCs/>
          <w:szCs w:val="24"/>
          <w:lang w:eastAsia="lt-LT"/>
        </w:rPr>
        <w:t>gauti statybą leidžiantį dokumentą</w:t>
      </w:r>
      <w:r w:rsidR="00AA2873" w:rsidRPr="00F65C21">
        <w:rPr>
          <w:iCs/>
          <w:szCs w:val="24"/>
        </w:rPr>
        <w:t xml:space="preserve"> Lietuvos Respublikos statybos leidimų ir statybos valstybinės priežiūros informacinėje sistemoje „Infostatyba“</w:t>
      </w:r>
      <w:bookmarkEnd w:id="2"/>
      <w:bookmarkEnd w:id="3"/>
      <w:r w:rsidR="00AA2873" w:rsidRPr="00F65C21">
        <w:rPr>
          <w:iCs/>
          <w:szCs w:val="24"/>
        </w:rPr>
        <w:t>, pateikiant prašymą (-us) ir įkeliant su prašymu privalomus pateikti dokumentus, bei, esant poreikiui juos tikslinant</w:t>
      </w:r>
      <w:r w:rsidR="00AA2873">
        <w:rPr>
          <w:iCs/>
          <w:szCs w:val="24"/>
        </w:rPr>
        <w:t>;</w:t>
      </w:r>
    </w:p>
    <w:p w14:paraId="44FE49B7" w14:textId="3E9AD604" w:rsidR="00F63EC6" w:rsidRDefault="001409C3" w:rsidP="000D5720">
      <w:pPr>
        <w:pStyle w:val="Pagrindinistekstas"/>
        <w:suppressAutoHyphens/>
        <w:autoSpaceDN w:val="0"/>
        <w:spacing w:after="0"/>
        <w:ind w:firstLine="567"/>
        <w:jc w:val="both"/>
        <w:textAlignment w:val="baseline"/>
        <w:rPr>
          <w:iCs/>
          <w:szCs w:val="24"/>
        </w:rPr>
      </w:pPr>
      <w:r>
        <w:rPr>
          <w:iCs/>
          <w:szCs w:val="24"/>
        </w:rPr>
        <w:t>1.</w:t>
      </w:r>
      <w:r w:rsidR="007611FD">
        <w:rPr>
          <w:iCs/>
          <w:szCs w:val="24"/>
        </w:rPr>
        <w:t>5</w:t>
      </w:r>
      <w:r w:rsidR="00F63EC6">
        <w:rPr>
          <w:iCs/>
          <w:szCs w:val="24"/>
        </w:rPr>
        <w:t xml:space="preserve">. parengti techninį </w:t>
      </w:r>
      <w:r w:rsidR="00AB753F">
        <w:rPr>
          <w:iCs/>
          <w:szCs w:val="24"/>
        </w:rPr>
        <w:t xml:space="preserve">darbo </w:t>
      </w:r>
      <w:r w:rsidR="00F63EC6">
        <w:rPr>
          <w:iCs/>
          <w:szCs w:val="24"/>
        </w:rPr>
        <w:t>projektą;</w:t>
      </w:r>
    </w:p>
    <w:p w14:paraId="4592F5E4" w14:textId="2534FE00" w:rsidR="00F63EC6" w:rsidRDefault="001409C3" w:rsidP="00AA2873">
      <w:pPr>
        <w:pStyle w:val="Pagrindinistekstas"/>
        <w:suppressAutoHyphens/>
        <w:autoSpaceDN w:val="0"/>
        <w:spacing w:after="0"/>
        <w:ind w:firstLine="567"/>
        <w:jc w:val="both"/>
        <w:textAlignment w:val="baseline"/>
        <w:rPr>
          <w:iCs/>
          <w:szCs w:val="24"/>
        </w:rPr>
      </w:pPr>
      <w:r>
        <w:rPr>
          <w:iCs/>
          <w:szCs w:val="24"/>
        </w:rPr>
        <w:t>1.</w:t>
      </w:r>
      <w:r w:rsidR="007611FD">
        <w:rPr>
          <w:iCs/>
          <w:szCs w:val="24"/>
        </w:rPr>
        <w:t>6</w:t>
      </w:r>
      <w:r w:rsidR="00F63EC6">
        <w:rPr>
          <w:iCs/>
          <w:szCs w:val="24"/>
        </w:rPr>
        <w:t>. taisyti parengtą techninį</w:t>
      </w:r>
      <w:r w:rsidR="00AB753F">
        <w:rPr>
          <w:iCs/>
          <w:szCs w:val="24"/>
        </w:rPr>
        <w:t xml:space="preserve"> darbo</w:t>
      </w:r>
      <w:r w:rsidR="00F63EC6">
        <w:rPr>
          <w:iCs/>
          <w:szCs w:val="24"/>
        </w:rPr>
        <w:t xml:space="preserve"> projektą pagal projektą derinančių subjektų bei ekspertizės pastabas;</w:t>
      </w:r>
    </w:p>
    <w:p w14:paraId="28EB8E08" w14:textId="5ED039F2" w:rsidR="00102F33" w:rsidRDefault="001409C3" w:rsidP="000D5720">
      <w:pPr>
        <w:pStyle w:val="Pagrindinistekstas"/>
        <w:suppressAutoHyphens/>
        <w:autoSpaceDN w:val="0"/>
        <w:spacing w:after="0"/>
        <w:ind w:firstLine="567"/>
        <w:jc w:val="both"/>
        <w:textAlignment w:val="baseline"/>
        <w:rPr>
          <w:iCs/>
          <w:szCs w:val="24"/>
        </w:rPr>
      </w:pPr>
      <w:r>
        <w:rPr>
          <w:iCs/>
          <w:szCs w:val="24"/>
        </w:rPr>
        <w:t>1.</w:t>
      </w:r>
      <w:r w:rsidR="007611FD">
        <w:rPr>
          <w:iCs/>
          <w:szCs w:val="24"/>
        </w:rPr>
        <w:t>7</w:t>
      </w:r>
      <w:r w:rsidR="00102F33">
        <w:rPr>
          <w:iCs/>
          <w:szCs w:val="24"/>
        </w:rPr>
        <w:t xml:space="preserve">. </w:t>
      </w:r>
      <w:r w:rsidR="00102F33" w:rsidRPr="00B02367">
        <w:rPr>
          <w:iCs/>
          <w:szCs w:val="24"/>
        </w:rPr>
        <w:t>vykdyti Projekto priežiūrą</w:t>
      </w:r>
      <w:r w:rsidR="00102F33">
        <w:rPr>
          <w:iCs/>
          <w:szCs w:val="24"/>
        </w:rPr>
        <w:t>;</w:t>
      </w:r>
    </w:p>
    <w:p w14:paraId="2BF7A254" w14:textId="525632AF" w:rsidR="00F63EC6" w:rsidRDefault="001409C3" w:rsidP="00F63EC6">
      <w:pPr>
        <w:pStyle w:val="Pagrindinistekstas"/>
        <w:suppressAutoHyphens/>
        <w:autoSpaceDN w:val="0"/>
        <w:spacing w:after="0"/>
        <w:ind w:firstLine="567"/>
        <w:jc w:val="both"/>
        <w:textAlignment w:val="baseline"/>
        <w:rPr>
          <w:iCs/>
          <w:szCs w:val="24"/>
        </w:rPr>
      </w:pPr>
      <w:r>
        <w:rPr>
          <w:iCs/>
          <w:szCs w:val="24"/>
        </w:rPr>
        <w:t>1.</w:t>
      </w:r>
      <w:r w:rsidR="00F46FE0">
        <w:rPr>
          <w:iCs/>
          <w:szCs w:val="24"/>
        </w:rPr>
        <w:t>8</w:t>
      </w:r>
      <w:r w:rsidR="00F63EC6">
        <w:rPr>
          <w:iCs/>
          <w:szCs w:val="24"/>
        </w:rPr>
        <w:t xml:space="preserve">. </w:t>
      </w:r>
      <w:r w:rsidR="00F63EC6" w:rsidRPr="00BD5973">
        <w:rPr>
          <w:iCs/>
          <w:szCs w:val="24"/>
        </w:rPr>
        <w:t>atlikti parengto Projekto vykdymo priežiūrą</w:t>
      </w:r>
      <w:r w:rsidR="00F63EC6">
        <w:rPr>
          <w:iCs/>
          <w:szCs w:val="24"/>
        </w:rPr>
        <w:t>.</w:t>
      </w:r>
    </w:p>
    <w:p w14:paraId="7027C37C" w14:textId="08732B2E"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F46FE0">
        <w:rPr>
          <w:szCs w:val="24"/>
        </w:rPr>
        <w:t>8</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427B8A59"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 xml:space="preserve">priedas).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4"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AA2873">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AA2873">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AA2873">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AA2873">
            <w:pPr>
              <w:ind w:firstLine="35"/>
              <w:jc w:val="center"/>
              <w:rPr>
                <w:b/>
                <w:szCs w:val="24"/>
              </w:rPr>
            </w:pPr>
            <w:r w:rsidRPr="00942A0D">
              <w:rPr>
                <w:b/>
                <w:szCs w:val="24"/>
              </w:rPr>
              <w:t>Kaina be PVM, Eur</w:t>
            </w:r>
          </w:p>
        </w:tc>
      </w:tr>
      <w:tr w:rsidR="002563DF" w:rsidRPr="00942A0D" w14:paraId="41611AFD"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AA2873">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53386A70" w:rsidR="002563DF" w:rsidRPr="00942A0D" w:rsidRDefault="002563DF" w:rsidP="00AA2873">
            <w:pPr>
              <w:tabs>
                <w:tab w:val="left" w:pos="851"/>
              </w:tabs>
              <w:rPr>
                <w:szCs w:val="24"/>
              </w:rPr>
            </w:pPr>
            <w:r>
              <w:rPr>
                <w:iCs/>
                <w:szCs w:val="24"/>
              </w:rPr>
              <w:t>Projektinių pasiūlymų parengimas ir pristatymas visuomenei</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341FE349"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AA2873">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3357374C" w:rsidR="002563DF" w:rsidRPr="00942A0D" w:rsidRDefault="002563DF" w:rsidP="00AB753F">
            <w:pPr>
              <w:tabs>
                <w:tab w:val="left" w:pos="851"/>
              </w:tabs>
              <w:rPr>
                <w:szCs w:val="24"/>
              </w:rPr>
            </w:pPr>
            <w:r w:rsidRPr="00942A0D">
              <w:rPr>
                <w:szCs w:val="24"/>
              </w:rPr>
              <w:t xml:space="preserve">Techninio </w:t>
            </w:r>
            <w:r w:rsidR="008338C1">
              <w:rPr>
                <w:szCs w:val="24"/>
              </w:rPr>
              <w:t>d</w:t>
            </w:r>
            <w:r w:rsidR="00AB753F">
              <w:rPr>
                <w:szCs w:val="24"/>
              </w:rPr>
              <w:t>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AA2873">
            <w:pPr>
              <w:spacing w:line="276" w:lineRule="auto"/>
              <w:jc w:val="center"/>
              <w:rPr>
                <w:i/>
                <w:szCs w:val="24"/>
              </w:rPr>
            </w:pPr>
            <w:r w:rsidRPr="00942A0D">
              <w:rPr>
                <w:i/>
                <w:szCs w:val="24"/>
              </w:rPr>
              <w:t>(suma skaičiais)</w:t>
            </w:r>
          </w:p>
        </w:tc>
      </w:tr>
      <w:tr w:rsidR="002563DF" w:rsidRPr="00942A0D" w14:paraId="5236C525" w14:textId="77777777" w:rsidTr="00AA2873">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AA2873">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AA2873">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777D24E7" w14:textId="77777777" w:rsidTr="00AA2873">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AA2873">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4F43B2C9" w14:textId="77777777" w:rsidTr="00AA2873">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AA2873">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AA2873">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18542175" w14:textId="77777777" w:rsidTr="00AA2873">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AA2873">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AA2873">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4"/>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lastRenderedPageBreak/>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4B30A5A3"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227D5D6A"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w:t>
      </w:r>
      <w:r w:rsidR="00D4252B">
        <w:rPr>
          <w:w w:val="105"/>
          <w:szCs w:val="24"/>
        </w:rPr>
        <w:t>Paslaugų teikėjui</w:t>
      </w:r>
      <w:r w:rsidRPr="002147CF">
        <w:rPr>
          <w:w w:val="105"/>
          <w:szCs w:val="24"/>
        </w:rPr>
        <w:t xml:space="preserve">) </w:t>
      </w:r>
      <w:r w:rsidR="00C55EFF" w:rsidRPr="00C55EFF">
        <w:t>perskaičiavimą (keitimą) ne anksčiau</w:t>
      </w:r>
      <w:r w:rsidR="00681DF2">
        <w:t xml:space="preserve"> kaip po 4</w:t>
      </w:r>
      <w:r w:rsidRPr="00C55EFF">
        <w:t xml:space="preserve"> </w:t>
      </w:r>
      <w:r w:rsidR="00681DF2">
        <w:t>keturių</w:t>
      </w:r>
      <w:r w:rsidRPr="00C55EFF">
        <w:t>)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pokytḭ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(Eur</w:t>
      </w:r>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(Eur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ḭmonėse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r w:rsidRPr="002D2B73">
        <w:rPr>
          <w:i/>
          <w:szCs w:val="24"/>
        </w:rPr>
        <w:t>IndNaujausias / IndPradžia</w:t>
      </w:r>
      <w:r w:rsidRPr="002147CF">
        <w:rPr>
          <w:szCs w:val="24"/>
        </w:rPr>
        <w:t>) * 100 - 100, (proc.) kur</w:t>
      </w:r>
    </w:p>
    <w:p w14:paraId="78A91C40" w14:textId="77777777" w:rsidR="002D2B73" w:rsidRDefault="002147CF" w:rsidP="002D2B73">
      <w:pPr>
        <w:ind w:firstLine="567"/>
        <w:jc w:val="both"/>
        <w:rPr>
          <w:szCs w:val="24"/>
        </w:rPr>
      </w:pPr>
      <w:r w:rsidRPr="002D2B73">
        <w:rPr>
          <w:i/>
          <w:w w:val="105"/>
          <w:szCs w:val="24"/>
        </w:rPr>
        <w:t>IndNaujausias</w:t>
      </w:r>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Architektūros ir inžinerijos veikla; techninis tikrinimas ir analizė“ kainų indeksas.</w:t>
      </w:r>
    </w:p>
    <w:p w14:paraId="5E7C060E" w14:textId="1FF99260" w:rsidR="002147CF" w:rsidRPr="002D2B73" w:rsidRDefault="002147CF" w:rsidP="002D2B73">
      <w:pPr>
        <w:ind w:firstLine="567"/>
        <w:jc w:val="both"/>
      </w:pPr>
      <w:r w:rsidRPr="002D2B73">
        <w:rPr>
          <w:i/>
          <w:spacing w:val="4"/>
          <w:w w:val="105"/>
          <w:szCs w:val="24"/>
        </w:rPr>
        <w:t>IndPradžia</w:t>
      </w:r>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r w:rsidRPr="002147CF">
        <w:rPr>
          <w:spacing w:val="4"/>
          <w:w w:val="105"/>
          <w:szCs w:val="24"/>
        </w:rPr>
        <w:t>ḭmonėse</w:t>
      </w:r>
      <w:r w:rsidRPr="002147CF">
        <w:rPr>
          <w:spacing w:val="32"/>
          <w:w w:val="105"/>
          <w:szCs w:val="24"/>
        </w:rPr>
        <w:t xml:space="preserve"> </w:t>
      </w:r>
      <w:r w:rsidR="002D2B73">
        <w:rPr>
          <w:w w:val="105"/>
          <w:szCs w:val="24"/>
        </w:rPr>
        <w:t>dirbančių asmenų algų ir a</w:t>
      </w:r>
      <w:r w:rsidR="002D2B73" w:rsidRPr="002147CF">
        <w:rPr>
          <w:szCs w:val="24"/>
        </w:rPr>
        <w:t xml:space="preserve">tlyginimų grupės „M71 Architektūros ir inžinerijos veikla;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w:t>
      </w:r>
      <w:r w:rsidR="00681DF2">
        <w:t>diena</w:t>
      </w:r>
      <w:r w:rsidR="002D2B73" w:rsidRPr="002D2B73">
        <w:t xml:space="preserve">.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lastRenderedPageBreak/>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FE5D997" w14:textId="77777777" w:rsidR="00E55E89" w:rsidRDefault="0042379E" w:rsidP="00E55E89">
      <w:pPr>
        <w:autoSpaceDE w:val="0"/>
        <w:autoSpaceDN w:val="0"/>
        <w:adjustRightInd w:val="0"/>
        <w:ind w:firstLine="567"/>
        <w:jc w:val="both"/>
        <w:rPr>
          <w:rFonts w:eastAsiaTheme="minorHAnsi"/>
          <w:szCs w:val="24"/>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708A9CDA" w14:textId="110CA655" w:rsidR="008D491E" w:rsidRPr="008D491E" w:rsidRDefault="0042379E" w:rsidP="008D491E">
      <w:pPr>
        <w:shd w:val="clear" w:color="auto" w:fill="FFFFFF" w:themeFill="background1"/>
        <w:autoSpaceDE w:val="0"/>
        <w:autoSpaceDN w:val="0"/>
        <w:adjustRightInd w:val="0"/>
        <w:ind w:firstLine="567"/>
        <w:jc w:val="both"/>
        <w:rPr>
          <w:szCs w:val="24"/>
          <w:shd w:val="clear" w:color="auto" w:fill="FFFFFF" w:themeFill="background1"/>
        </w:rPr>
      </w:pPr>
      <w:r w:rsidRPr="00E55E89">
        <w:rPr>
          <w:szCs w:val="24"/>
        </w:rPr>
        <w:t>9</w:t>
      </w:r>
      <w:r w:rsidR="00721DB3" w:rsidRPr="00E55E89">
        <w:rPr>
          <w:szCs w:val="24"/>
        </w:rPr>
        <w:t>.</w:t>
      </w:r>
      <w:r w:rsidR="007A7B0D" w:rsidRPr="00E55E89">
        <w:rPr>
          <w:rFonts w:ascii="Arial" w:hAnsi="Arial" w:cs="Arial"/>
          <w:color w:val="000000"/>
          <w:sz w:val="18"/>
          <w:szCs w:val="18"/>
        </w:rPr>
        <w:t xml:space="preserve"> </w:t>
      </w:r>
      <w:r w:rsidR="008D491E" w:rsidRPr="00922033">
        <w:rPr>
          <w:szCs w:val="24"/>
          <w:shd w:val="clear" w:color="auto" w:fill="FFFFFF" w:themeFill="background1"/>
        </w:rPr>
        <w:t>Už</w:t>
      </w:r>
      <w:r w:rsidR="008D491E" w:rsidRPr="00922033">
        <w:rPr>
          <w:spacing w:val="-5"/>
          <w:szCs w:val="24"/>
          <w:shd w:val="clear" w:color="auto" w:fill="FFFFFF" w:themeFill="background1"/>
        </w:rPr>
        <w:t xml:space="preserve"> Paslaugų </w:t>
      </w:r>
      <w:r w:rsidR="00D4252B">
        <w:rPr>
          <w:spacing w:val="-5"/>
          <w:szCs w:val="24"/>
          <w:shd w:val="clear" w:color="auto" w:fill="FFFFFF" w:themeFill="background1"/>
        </w:rPr>
        <w:t xml:space="preserve">teikėjo </w:t>
      </w:r>
      <w:r w:rsidR="008D491E" w:rsidRPr="00922033">
        <w:rPr>
          <w:szCs w:val="24"/>
          <w:shd w:val="clear" w:color="auto" w:fill="FFFFFF" w:themeFill="background1"/>
        </w:rPr>
        <w:t>tinkamai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ir</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faktiškai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Užsakovui</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suteiktas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teikimo</w:t>
      </w:r>
      <w:r w:rsidR="008D491E" w:rsidRPr="00922033">
        <w:rPr>
          <w:spacing w:val="-4"/>
          <w:szCs w:val="24"/>
          <w:shd w:val="clear" w:color="auto" w:fill="FFFFFF" w:themeFill="background1"/>
        </w:rPr>
        <w:t xml:space="preserve"> </w:t>
      </w:r>
      <w:r w:rsidR="008D491E" w:rsidRPr="00922033">
        <w:rPr>
          <w:szCs w:val="24"/>
          <w:shd w:val="clear" w:color="auto" w:fill="FFFFFF" w:themeFill="background1"/>
        </w:rPr>
        <w:t>grafike</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nurodytas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Paslaugas/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etapą</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(-us)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apmokama pagal</w:t>
      </w:r>
      <w:r w:rsidR="008D491E" w:rsidRPr="00922033">
        <w:rPr>
          <w:spacing w:val="-11"/>
          <w:szCs w:val="24"/>
          <w:shd w:val="clear" w:color="auto" w:fill="FFFFFF" w:themeFill="background1"/>
        </w:rPr>
        <w:t xml:space="preserve"> </w:t>
      </w:r>
      <w:r w:rsidR="008D491E" w:rsidRPr="00922033">
        <w:rPr>
          <w:szCs w:val="24"/>
          <w:shd w:val="clear" w:color="auto" w:fill="FFFFFF" w:themeFill="background1"/>
        </w:rPr>
        <w:t>pateiktą elektroniniais parašais pasirašyt</w:t>
      </w:r>
      <w:r w:rsidR="008D491E">
        <w:rPr>
          <w:szCs w:val="24"/>
          <w:shd w:val="clear" w:color="auto" w:fill="FFFFFF" w:themeFill="background1"/>
        </w:rPr>
        <w:t>us</w:t>
      </w:r>
      <w:r w:rsidR="008D491E" w:rsidRPr="00922033">
        <w:rPr>
          <w:szCs w:val="24"/>
          <w:shd w:val="clear" w:color="auto" w:fill="FFFFFF" w:themeFill="background1"/>
        </w:rPr>
        <w:t xml:space="preserve"> Paslaugų priėmimo </w:t>
      </w:r>
      <w:r w:rsidR="008D491E">
        <w:rPr>
          <w:szCs w:val="24"/>
          <w:shd w:val="clear" w:color="auto" w:fill="FFFFFF" w:themeFill="background1"/>
        </w:rPr>
        <w:t>–</w:t>
      </w:r>
      <w:r w:rsidR="008D491E" w:rsidRPr="00922033">
        <w:rPr>
          <w:szCs w:val="24"/>
          <w:shd w:val="clear" w:color="auto" w:fill="FFFFFF" w:themeFill="background1"/>
        </w:rPr>
        <w:t xml:space="preserve"> perdavimo</w:t>
      </w:r>
      <w:r w:rsidR="008D491E">
        <w:rPr>
          <w:szCs w:val="24"/>
          <w:shd w:val="clear" w:color="auto" w:fill="FFFFFF" w:themeFill="background1"/>
        </w:rPr>
        <w:t xml:space="preserve"> aktą</w:t>
      </w:r>
      <w:r w:rsidR="008D491E" w:rsidRPr="00922033">
        <w:rPr>
          <w:szCs w:val="24"/>
          <w:shd w:val="clear" w:color="auto" w:fill="FFFFFF" w:themeFill="background1"/>
        </w:rPr>
        <w:t>, pažymą apie suteiktas Paslaugas (forma F3).</w:t>
      </w:r>
      <w:r w:rsidR="008D491E" w:rsidRPr="00922033">
        <w:rPr>
          <w:spacing w:val="-12"/>
          <w:szCs w:val="24"/>
          <w:shd w:val="clear" w:color="auto" w:fill="FFFFFF" w:themeFill="background1"/>
        </w:rPr>
        <w:t xml:space="preserve"> Paslaugų </w:t>
      </w:r>
      <w:r w:rsidR="008D491E" w:rsidRPr="00922033">
        <w:rPr>
          <w:szCs w:val="24"/>
          <w:shd w:val="clear" w:color="auto" w:fill="FFFFFF" w:themeFill="background1"/>
        </w:rPr>
        <w:t>suteikimo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data laikoma data,</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kai</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Užsakovas pasirašo</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dvišalį</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 - perdavimo aktą.</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akte Paslaugų teikėjas turi nurodyti visų suteiktų Paslaugų pavadinimą ir jų kainą.</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Paslaugų 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aktą, pažymą apie suteiktas Paslaugas (forma F3)</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 xml:space="preserve">Paslaugų </w:t>
      </w:r>
      <w:r w:rsidR="008D491E" w:rsidRPr="00922033">
        <w:rPr>
          <w:rFonts w:eastAsia="Times New Roman"/>
          <w:color w:val="000000"/>
          <w:szCs w:val="24"/>
          <w:shd w:val="clear" w:color="auto" w:fill="FFFFFF" w:themeFill="background1"/>
          <w:lang w:eastAsia="lt-LT"/>
        </w:rPr>
        <w:t>teikėjas privalo pateikti Užsakovui iki mėnesio 20 dienos.</w:t>
      </w:r>
    </w:p>
    <w:p w14:paraId="41172FA8" w14:textId="10F6EA7B" w:rsidR="00580FB9" w:rsidRPr="00922033"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10. </w:t>
      </w:r>
      <w:r w:rsidRPr="00922033">
        <w:rPr>
          <w:szCs w:val="24"/>
        </w:rPr>
        <w:t>Paslaugos teikėjas, gavęs Užsakovo pasirašytus atsiskaitymo dokumentus (</w:t>
      </w:r>
      <w:r w:rsidRPr="00922033">
        <w:rPr>
          <w:szCs w:val="24"/>
          <w:shd w:val="clear" w:color="auto" w:fill="FFFFFF" w:themeFill="background1"/>
        </w:rPr>
        <w:t xml:space="preserve">Paslaugų </w:t>
      </w:r>
      <w:r w:rsidRPr="00922033">
        <w:rPr>
          <w:szCs w:val="24"/>
        </w:rPr>
        <w:t>priėmimo-perdavimo</w:t>
      </w:r>
      <w:r w:rsidRPr="00922033">
        <w:rPr>
          <w:spacing w:val="-1"/>
          <w:szCs w:val="24"/>
        </w:rPr>
        <w:t xml:space="preserve"> </w:t>
      </w:r>
      <w:r w:rsidRPr="00922033">
        <w:rPr>
          <w:szCs w:val="24"/>
          <w:shd w:val="clear" w:color="auto" w:fill="FFFFFF" w:themeFill="background1"/>
        </w:rPr>
        <w:t>aktą, pažymą apie suteiktas Paslaugas (forma F3)</w:t>
      </w:r>
      <w:r w:rsidRPr="00922033">
        <w:rPr>
          <w:szCs w:val="24"/>
        </w:rPr>
        <w:t>, nedelsiant pateikia sąskaitą  faktūrą</w:t>
      </w:r>
      <w:r w:rsidRPr="00922033">
        <w:rPr>
          <w:rFonts w:eastAsia="Times New Roman"/>
          <w:color w:val="000000"/>
          <w:szCs w:val="24"/>
          <w:lang w:eastAsia="lt-LT"/>
        </w:rPr>
        <w:t xml:space="preserve"> mokėtinai sumai, nurodytai </w:t>
      </w:r>
      <w:r w:rsidR="0096157B" w:rsidRPr="00922033">
        <w:rPr>
          <w:szCs w:val="24"/>
          <w:shd w:val="clear" w:color="auto" w:fill="FFFFFF" w:themeFill="background1"/>
        </w:rPr>
        <w:t>pažym</w:t>
      </w:r>
      <w:r w:rsidR="0096157B">
        <w:rPr>
          <w:szCs w:val="24"/>
          <w:shd w:val="clear" w:color="auto" w:fill="FFFFFF" w:themeFill="background1"/>
        </w:rPr>
        <w:t>oje</w:t>
      </w:r>
      <w:r w:rsidR="0096157B" w:rsidRPr="00922033">
        <w:rPr>
          <w:szCs w:val="24"/>
          <w:shd w:val="clear" w:color="auto" w:fill="FFFFFF" w:themeFill="background1"/>
        </w:rPr>
        <w:t xml:space="preserve"> </w:t>
      </w:r>
      <w:r w:rsidRPr="00922033">
        <w:rPr>
          <w:szCs w:val="24"/>
          <w:shd w:val="clear" w:color="auto" w:fill="FFFFFF" w:themeFill="background1"/>
        </w:rPr>
        <w:t xml:space="preserve">apie </w:t>
      </w:r>
      <w:r w:rsidRPr="00922033">
        <w:rPr>
          <w:rFonts w:eastAsia="Times New Roman"/>
          <w:color w:val="000000"/>
          <w:szCs w:val="24"/>
          <w:lang w:eastAsia="lt-LT"/>
        </w:rPr>
        <w:t xml:space="preserve">suteiktų Paslaugų vertę. </w:t>
      </w:r>
      <w:r w:rsidRPr="00922033">
        <w:rPr>
          <w:szCs w:val="24"/>
        </w:rPr>
        <w:t>Sąskaita faktūra neišrašoma, kol nepasirašytas Sutarties 9 punkte nurodytas Paslaugų priėmimo-perdavimo aktas.</w:t>
      </w:r>
    </w:p>
    <w:p w14:paraId="1EA87C5C" w14:textId="61356255" w:rsidR="00721DB3" w:rsidRPr="000F7E67"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11. </w:t>
      </w:r>
      <w:r w:rsidR="00CC7AA1" w:rsidRPr="00922033">
        <w:t xml:space="preserve">Užsakovas sumoka už tinkamai suteiktas Paslaugas per 30 (trisdešimt) kalendorinių dienų Paslaugų teikėjui </w:t>
      </w:r>
      <w:r w:rsidR="000F7E67" w:rsidRPr="00922033">
        <w:rPr>
          <w:szCs w:val="24"/>
        </w:rPr>
        <w:t>po atsiskaitymo dokumentų, nurodytų Sutarties 9 punkte,</w:t>
      </w:r>
      <w:r w:rsidRPr="00922033">
        <w:rPr>
          <w:szCs w:val="24"/>
        </w:rPr>
        <w:t xml:space="preserve"> pasirašymo</w:t>
      </w:r>
      <w:r w:rsidRPr="00922033">
        <w:rPr>
          <w:spacing w:val="-5"/>
          <w:szCs w:val="24"/>
        </w:rPr>
        <w:t xml:space="preserve"> </w:t>
      </w:r>
      <w:r w:rsidRPr="00922033">
        <w:rPr>
          <w:szCs w:val="24"/>
        </w:rPr>
        <w:t>ir</w:t>
      </w:r>
      <w:r w:rsidRPr="00922033">
        <w:rPr>
          <w:spacing w:val="-5"/>
          <w:szCs w:val="24"/>
        </w:rPr>
        <w:t xml:space="preserve"> </w:t>
      </w:r>
      <w:r w:rsidRPr="00922033">
        <w:rPr>
          <w:szCs w:val="24"/>
        </w:rPr>
        <w:t>pagal</w:t>
      </w:r>
      <w:r w:rsidRPr="00922033">
        <w:rPr>
          <w:spacing w:val="-5"/>
          <w:szCs w:val="24"/>
        </w:rPr>
        <w:t xml:space="preserve"> </w:t>
      </w:r>
      <w:r w:rsidR="000F7E67" w:rsidRPr="00922033">
        <w:rPr>
          <w:szCs w:val="24"/>
        </w:rPr>
        <w:t>Paslaugų tei</w:t>
      </w:r>
      <w:r w:rsidRPr="00922033">
        <w:rPr>
          <w:szCs w:val="24"/>
        </w:rPr>
        <w:t>kėjo</w:t>
      </w:r>
      <w:r w:rsidRPr="00922033">
        <w:rPr>
          <w:spacing w:val="-3"/>
          <w:szCs w:val="24"/>
        </w:rPr>
        <w:t xml:space="preserve"> </w:t>
      </w:r>
      <w:r w:rsidRPr="00922033">
        <w:rPr>
          <w:szCs w:val="24"/>
        </w:rPr>
        <w:t>pateiktą</w:t>
      </w:r>
      <w:r w:rsidRPr="00922033">
        <w:rPr>
          <w:spacing w:val="-5"/>
          <w:szCs w:val="24"/>
        </w:rPr>
        <w:t xml:space="preserve"> </w:t>
      </w:r>
      <w:r w:rsidRPr="00922033">
        <w:rPr>
          <w:szCs w:val="24"/>
        </w:rPr>
        <w:t>Užsakovui</w:t>
      </w:r>
      <w:r w:rsidRPr="00922033">
        <w:rPr>
          <w:spacing w:val="-5"/>
          <w:szCs w:val="24"/>
        </w:rPr>
        <w:t xml:space="preserve"> </w:t>
      </w:r>
      <w:r w:rsidRPr="00922033">
        <w:rPr>
          <w:szCs w:val="24"/>
        </w:rPr>
        <w:t>sąskaitą</w:t>
      </w:r>
      <w:r w:rsidRPr="00922033">
        <w:rPr>
          <w:spacing w:val="-4"/>
          <w:szCs w:val="24"/>
        </w:rPr>
        <w:t xml:space="preserve"> </w:t>
      </w:r>
      <w:r w:rsidRPr="00922033">
        <w:rPr>
          <w:szCs w:val="24"/>
        </w:rPr>
        <w:t>faktūrą.</w:t>
      </w:r>
      <w:r w:rsidRPr="00922033">
        <w:rPr>
          <w:spacing w:val="-5"/>
          <w:szCs w:val="24"/>
        </w:rPr>
        <w:t xml:space="preserve"> </w:t>
      </w: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sidRPr="00922033">
        <w:rPr>
          <w:szCs w:val="24"/>
        </w:rPr>
        <w:t>nurodyti</w:t>
      </w:r>
      <w:r w:rsidRPr="00922033">
        <w:rPr>
          <w:spacing w:val="-5"/>
          <w:szCs w:val="24"/>
        </w:rPr>
        <w:t xml:space="preserve"> </w:t>
      </w:r>
      <w:r w:rsidRPr="00922033">
        <w:rPr>
          <w:szCs w:val="24"/>
        </w:rPr>
        <w:t>mokėjimų</w:t>
      </w:r>
      <w:r w:rsidRPr="00922033">
        <w:rPr>
          <w:spacing w:val="-3"/>
          <w:szCs w:val="24"/>
        </w:rPr>
        <w:t xml:space="preserve"> </w:t>
      </w:r>
      <w:r w:rsidRPr="00922033">
        <w:rPr>
          <w:szCs w:val="24"/>
        </w:rPr>
        <w:t>terminai,</w:t>
      </w:r>
      <w:r w:rsidRPr="00922033">
        <w:rPr>
          <w:spacing w:val="-5"/>
          <w:szCs w:val="24"/>
        </w:rPr>
        <w:t xml:space="preserve"> </w:t>
      </w:r>
      <w:r w:rsidRPr="00922033">
        <w:rPr>
          <w:szCs w:val="24"/>
        </w:rPr>
        <w:t>susieti</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trečiųjų šalių, gali būti pratęsti, tačiau bet kokiu atveju šie terminai negali viršyti 60 (šešiasdešimt) dienų</w:t>
      </w:r>
      <w:r w:rsidR="000F7E67" w:rsidRPr="00922033">
        <w:t xml:space="preserve">. </w:t>
      </w:r>
      <w:r w:rsidR="005D1C3B" w:rsidRPr="00922033">
        <w:rPr>
          <w:szCs w:val="24"/>
        </w:rPr>
        <w:t>Vėluojat finansavimui iš trečiųjų šalių, Užsakovas delspinigių nemoka.</w:t>
      </w:r>
    </w:p>
    <w:p w14:paraId="0CEEC8BB" w14:textId="245E17B7" w:rsidR="000F7E67" w:rsidRDefault="000F7E67" w:rsidP="000F7E67">
      <w:pPr>
        <w:ind w:firstLine="567"/>
        <w:jc w:val="both"/>
        <w:rPr>
          <w:szCs w:val="24"/>
        </w:rPr>
      </w:pPr>
      <w:r>
        <w:rPr>
          <w:szCs w:val="24"/>
        </w:rPr>
        <w:t>12</w:t>
      </w:r>
      <w:r w:rsidR="00277727" w:rsidRPr="002563DF">
        <w:rPr>
          <w:szCs w:val="24"/>
        </w:rPr>
        <w:t xml:space="preserve">. </w:t>
      </w:r>
      <w:r w:rsidR="00BD52EF" w:rsidRPr="008338C1">
        <w:rPr>
          <w:szCs w:val="24"/>
        </w:rPr>
        <w:t xml:space="preserve">Už projektinių pasiūlymų rengimo paslaugas apmokama ne daugiau kaip </w:t>
      </w:r>
      <w:r w:rsidR="0016264D">
        <w:rPr>
          <w:szCs w:val="24"/>
        </w:rPr>
        <w:t>5</w:t>
      </w:r>
      <w:r w:rsidR="00BD52EF" w:rsidRPr="008338C1">
        <w:rPr>
          <w:szCs w:val="24"/>
        </w:rPr>
        <w:t>0 proc. šiai paslaugai Paslaugų teikėjo pasiūlytos kainos. Likusi už šias paslaugas mokėtina suma apmokama Pasl</w:t>
      </w:r>
      <w:r w:rsidR="00F14908" w:rsidRPr="008338C1">
        <w:rPr>
          <w:szCs w:val="24"/>
        </w:rPr>
        <w:t>augos teikėjui tinkamai suteiku</w:t>
      </w:r>
      <w:r w:rsidR="00922033">
        <w:rPr>
          <w:szCs w:val="24"/>
        </w:rPr>
        <w:t>s visas Sutarties 1.1-1.</w:t>
      </w:r>
      <w:r w:rsidR="00F46FE0">
        <w:rPr>
          <w:szCs w:val="24"/>
        </w:rPr>
        <w:t>8</w:t>
      </w:r>
      <w:r w:rsidR="00BD52EF" w:rsidRPr="008338C1">
        <w:rPr>
          <w:szCs w:val="24"/>
        </w:rPr>
        <w:t xml:space="preserve"> </w:t>
      </w:r>
      <w:r w:rsidR="002563DF" w:rsidRPr="008338C1">
        <w:rPr>
          <w:szCs w:val="24"/>
        </w:rPr>
        <w:t xml:space="preserve">punktuose </w:t>
      </w:r>
      <w:r w:rsidR="00BD52EF" w:rsidRPr="008338C1">
        <w:rPr>
          <w:szCs w:val="24"/>
        </w:rPr>
        <w:t>numatytas paslaugas.</w:t>
      </w:r>
    </w:p>
    <w:p w14:paraId="0FDA9C10" w14:textId="7D8FB3B9" w:rsidR="00FD12AC" w:rsidRDefault="000F7E67" w:rsidP="000F7E67">
      <w:pPr>
        <w:ind w:firstLine="567"/>
        <w:jc w:val="both"/>
        <w:rPr>
          <w:szCs w:val="24"/>
        </w:rPr>
      </w:pPr>
      <w:r>
        <w:rPr>
          <w:szCs w:val="24"/>
          <w:lang w:eastAsia="lt-LT"/>
        </w:rPr>
        <w:t>13</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6A579FF0" w:rsidR="00FD12AC" w:rsidRDefault="000F7E67" w:rsidP="00E55E89">
      <w:pPr>
        <w:shd w:val="clear" w:color="auto" w:fill="FFFFFF" w:themeFill="background1"/>
        <w:ind w:firstLine="567"/>
        <w:jc w:val="both"/>
        <w:rPr>
          <w:szCs w:val="24"/>
          <w:lang w:eastAsia="lt-LT"/>
        </w:rPr>
      </w:pPr>
      <w:r>
        <w:rPr>
          <w:szCs w:val="24"/>
          <w:lang w:eastAsia="lt-LT"/>
        </w:rPr>
        <w:t>14</w:t>
      </w:r>
      <w:r w:rsidR="00FD12AC" w:rsidRPr="000F7E67">
        <w:rPr>
          <w:szCs w:val="24"/>
          <w:lang w:eastAsia="lt-LT"/>
        </w:rPr>
        <w:t xml:space="preserve">. Užsakovas turi teisę be atskiro išankstinio </w:t>
      </w:r>
      <w:r w:rsidR="00C72428" w:rsidRPr="000F7E67">
        <w:rPr>
          <w:szCs w:val="24"/>
        </w:rPr>
        <w:t>Paslaugų t</w:t>
      </w:r>
      <w:r w:rsidR="00FD12AC" w:rsidRPr="000F7E67">
        <w:rPr>
          <w:szCs w:val="24"/>
          <w:lang w:eastAsia="lt-LT"/>
        </w:rPr>
        <w:t xml:space="preserve">eikėjo įspėjimo sulaikyti ir (ar) išskaičiuoti iš </w:t>
      </w:r>
      <w:r w:rsidR="00C72428" w:rsidRPr="000F7E67">
        <w:rPr>
          <w:szCs w:val="24"/>
        </w:rPr>
        <w:t>Paslaugų t</w:t>
      </w:r>
      <w:r w:rsidR="00FD12AC" w:rsidRPr="000F7E67">
        <w:rPr>
          <w:szCs w:val="24"/>
          <w:lang w:eastAsia="lt-LT"/>
        </w:rPr>
        <w:t xml:space="preserve">eikėjui pagal šią Sutartį mokėtinų sumų visas ir bet kokias nuostolių kompensavimo ir (ar) netesybų (delspinigių, baudų) sumas, </w:t>
      </w:r>
      <w:r w:rsidR="00C72428" w:rsidRPr="000F7E67">
        <w:rPr>
          <w:szCs w:val="24"/>
        </w:rPr>
        <w:t>Paslaugų t</w:t>
      </w:r>
      <w:r w:rsidR="00FD12AC" w:rsidRPr="000F7E67">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0F7E67">
        <w:rPr>
          <w:szCs w:val="24"/>
        </w:rPr>
        <w:t>Paslaugų t</w:t>
      </w:r>
      <w:r w:rsidR="00FD12AC" w:rsidRPr="000F7E67">
        <w:rPr>
          <w:szCs w:val="24"/>
          <w:lang w:eastAsia="lt-LT"/>
        </w:rPr>
        <w:t>eikėją.</w:t>
      </w:r>
    </w:p>
    <w:p w14:paraId="40B794F6" w14:textId="7CD1F974" w:rsidR="00721DB3" w:rsidRDefault="000F7E67" w:rsidP="00721DB3">
      <w:pPr>
        <w:ind w:firstLine="567"/>
        <w:jc w:val="both"/>
        <w:rPr>
          <w:szCs w:val="24"/>
        </w:rPr>
      </w:pPr>
      <w:r>
        <w:rPr>
          <w:szCs w:val="24"/>
          <w:lang w:eastAsia="lt-LT"/>
        </w:rPr>
        <w:t>15</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mokėjimus,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t xml:space="preserve">XI </w:t>
      </w:r>
      <w:r w:rsidR="00FD12AC" w:rsidRPr="00C72428">
        <w:rPr>
          <w:szCs w:val="24"/>
        </w:rPr>
        <w:t xml:space="preserve">skyriuje „Sutarties sąlygų įvykdymo užtikrinimas. </w:t>
      </w:r>
      <w:r w:rsidR="00EC2594">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p>
    <w:p w14:paraId="6A758889" w14:textId="1F1BE052" w:rsidR="00277727" w:rsidRDefault="00277727" w:rsidP="00277727">
      <w:pPr>
        <w:pStyle w:val="Sraopastraipa"/>
        <w:tabs>
          <w:tab w:val="left" w:pos="851"/>
        </w:tabs>
        <w:ind w:left="0" w:firstLine="567"/>
        <w:jc w:val="both"/>
        <w:rPr>
          <w:i/>
          <w:color w:val="FF0000"/>
          <w:szCs w:val="24"/>
        </w:rPr>
      </w:pPr>
      <w:r>
        <w:rPr>
          <w:color w:val="000000" w:themeColor="text1"/>
        </w:rPr>
        <w:t>1</w:t>
      </w:r>
      <w:r w:rsidR="000F7E67">
        <w:rPr>
          <w:color w:val="000000" w:themeColor="text1"/>
        </w:rPr>
        <w:t>6</w:t>
      </w:r>
      <w:r w:rsidR="00721DB3">
        <w:rPr>
          <w:color w:val="000000" w:themeColor="text1"/>
        </w:rPr>
        <w:t xml:space="preserve">. </w:t>
      </w:r>
      <w:bookmarkStart w:id="5" w:name="_Ref500751992"/>
      <w:bookmarkStart w:id="6" w:name="_Ref504138346"/>
      <w:bookmarkStart w:id="7" w:name="_Ref510603573"/>
      <w:bookmarkStart w:id="8"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F46FE0">
        <w:rPr>
          <w:szCs w:val="24"/>
        </w:rPr>
        <w:t>6</w:t>
      </w:r>
      <w:r>
        <w:rPr>
          <w:szCs w:val="24"/>
        </w:rPr>
        <w:t xml:space="preserve"> </w:t>
      </w:r>
      <w:r w:rsidRPr="001F7BB0">
        <w:rPr>
          <w:szCs w:val="24"/>
        </w:rPr>
        <w:t>papunkčiuose</w:t>
      </w:r>
      <w:r w:rsidRPr="00753021">
        <w:rPr>
          <w:szCs w:val="24"/>
        </w:rPr>
        <w:t xml:space="preserve"> suteikti per </w:t>
      </w:r>
      <w:r w:rsidR="00F03356" w:rsidRPr="00F03356">
        <w:rPr>
          <w:i/>
          <w:szCs w:val="24"/>
        </w:rPr>
        <w:t>(įrašyti iš pasiūlymo)</w:t>
      </w:r>
      <w:r w:rsidR="0016264D">
        <w:rPr>
          <w:szCs w:val="24"/>
        </w:rPr>
        <w:t xml:space="preserve"> </w:t>
      </w:r>
      <w:r w:rsidR="00D4252B">
        <w:rPr>
          <w:szCs w:val="24"/>
        </w:rPr>
        <w:t>mėnesių</w:t>
      </w:r>
      <w:r w:rsidR="00D4252B" w:rsidRPr="00753021">
        <w:rPr>
          <w:szCs w:val="24"/>
        </w:rPr>
        <w:t xml:space="preserve"> </w:t>
      </w:r>
      <w:r w:rsidRPr="00753021">
        <w:rPr>
          <w:szCs w:val="24"/>
        </w:rPr>
        <w:t>nuo Sutarties įsigaliojimo dienos</w:t>
      </w:r>
      <w:bookmarkEnd w:id="5"/>
      <w:bookmarkEnd w:id="6"/>
      <w:r w:rsidRPr="00753021">
        <w:rPr>
          <w:szCs w:val="24"/>
        </w:rPr>
        <w:t>.</w:t>
      </w:r>
      <w:bookmarkEnd w:id="7"/>
      <w:r w:rsidRPr="008666CD">
        <w:rPr>
          <w:i/>
          <w:color w:val="FF0000"/>
          <w:szCs w:val="24"/>
        </w:rPr>
        <w:t xml:space="preserve"> </w:t>
      </w:r>
      <w:bookmarkEnd w:id="8"/>
    </w:p>
    <w:p w14:paraId="76C0A26D" w14:textId="0B2E977D" w:rsidR="00277727" w:rsidRDefault="000F7E67" w:rsidP="00277727">
      <w:pPr>
        <w:pStyle w:val="Sraopastraipa"/>
        <w:tabs>
          <w:tab w:val="left" w:pos="851"/>
        </w:tabs>
        <w:ind w:left="0" w:firstLine="567"/>
        <w:jc w:val="both"/>
        <w:rPr>
          <w:iCs/>
          <w:szCs w:val="24"/>
        </w:rPr>
      </w:pPr>
      <w:r>
        <w:rPr>
          <w:szCs w:val="24"/>
        </w:rPr>
        <w:t>17</w:t>
      </w:r>
      <w:r w:rsidR="00277727" w:rsidRPr="00277727">
        <w:rPr>
          <w:szCs w:val="24"/>
        </w:rPr>
        <w:t>.</w:t>
      </w:r>
      <w:r w:rsidR="00277727">
        <w:rPr>
          <w:i/>
          <w:color w:val="FF0000"/>
          <w:szCs w:val="24"/>
        </w:rPr>
        <w:t xml:space="preserve"> </w:t>
      </w:r>
      <w:r w:rsidR="00784A68" w:rsidRPr="001409C3">
        <w:rPr>
          <w:szCs w:val="24"/>
        </w:rPr>
        <w:t>Paslaugų t</w:t>
      </w:r>
      <w:r w:rsidR="00277727" w:rsidRPr="001409C3">
        <w:rPr>
          <w:iCs/>
          <w:szCs w:val="24"/>
        </w:rPr>
        <w:t xml:space="preserve">eikėjas Paslaugas, numatytas Sutarties </w:t>
      </w:r>
      <w:r w:rsidR="001409C3" w:rsidRPr="001409C3">
        <w:rPr>
          <w:iCs/>
          <w:szCs w:val="24"/>
        </w:rPr>
        <w:t>1.</w:t>
      </w:r>
      <w:r w:rsidR="00F46FE0">
        <w:rPr>
          <w:iCs/>
          <w:szCs w:val="24"/>
        </w:rPr>
        <w:t>7</w:t>
      </w:r>
      <w:r w:rsidR="0066701D" w:rsidRPr="001409C3">
        <w:rPr>
          <w:iCs/>
          <w:szCs w:val="24"/>
        </w:rPr>
        <w:t xml:space="preserve"> papunktyje pradeda vykdyti paskelbus viešąjį pirkimą dėl rangos darbų, o </w:t>
      </w:r>
      <w:r w:rsidR="001409C3" w:rsidRPr="001409C3">
        <w:rPr>
          <w:iCs/>
          <w:szCs w:val="24"/>
        </w:rPr>
        <w:t>1.</w:t>
      </w:r>
      <w:r w:rsidR="00F46FE0">
        <w:rPr>
          <w:iCs/>
          <w:szCs w:val="24"/>
        </w:rPr>
        <w:t>8</w:t>
      </w:r>
      <w:r w:rsidR="0066701D" w:rsidRPr="001409C3">
        <w:rPr>
          <w:iCs/>
          <w:szCs w:val="24"/>
        </w:rPr>
        <w:t xml:space="preserve"> papunktyje - </w:t>
      </w:r>
      <w:r w:rsidR="00277727" w:rsidRPr="001409C3">
        <w:rPr>
          <w:iCs/>
          <w:szCs w:val="24"/>
        </w:rPr>
        <w:t>įsigaliojus rangos darbų pagal Projektą Sutarčiai, ir vykdo visą statybos laikotarpį iki statybos užbaigimo akto arba deklaracijos apie statybos užbaigimą įregistravimo dienos.</w:t>
      </w:r>
    </w:p>
    <w:p w14:paraId="4095F708" w14:textId="7E2935CE" w:rsidR="00277727" w:rsidRDefault="000F7E67" w:rsidP="00277727">
      <w:pPr>
        <w:pStyle w:val="Sraopastraipa"/>
        <w:tabs>
          <w:tab w:val="left" w:pos="851"/>
        </w:tabs>
        <w:ind w:left="0" w:firstLine="567"/>
        <w:jc w:val="both"/>
        <w:rPr>
          <w:szCs w:val="24"/>
        </w:rPr>
      </w:pPr>
      <w:r>
        <w:rPr>
          <w:iCs/>
          <w:szCs w:val="24"/>
        </w:rPr>
        <w:t>18</w:t>
      </w:r>
      <w:r w:rsidR="00277727">
        <w:rPr>
          <w:iCs/>
          <w:szCs w:val="24"/>
        </w:rPr>
        <w:t xml:space="preserve">. </w:t>
      </w:r>
      <w:bookmarkStart w:id="9" w:name="_Hlk503868325"/>
      <w:r w:rsidR="00277727">
        <w:rPr>
          <w:szCs w:val="24"/>
        </w:rPr>
        <w:t xml:space="preserve">Į </w:t>
      </w:r>
      <w:r w:rsidR="00277727" w:rsidRPr="001F7BB0">
        <w:rPr>
          <w:szCs w:val="24"/>
        </w:rPr>
        <w:t xml:space="preserve">Sutarties </w:t>
      </w:r>
      <w:r>
        <w:rPr>
          <w:szCs w:val="24"/>
        </w:rPr>
        <w:t>16</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9</w:t>
      </w:r>
      <w:r w:rsidR="00277727" w:rsidRPr="00145A27">
        <w:rPr>
          <w:szCs w:val="24"/>
        </w:rPr>
        <w:t xml:space="preserve"> punkte nurodytų aplinkybių.</w:t>
      </w:r>
      <w:bookmarkEnd w:id="9"/>
    </w:p>
    <w:p w14:paraId="0C8F8C00" w14:textId="228C75F2" w:rsidR="00277727" w:rsidRDefault="000F7E67" w:rsidP="00277727">
      <w:pPr>
        <w:pStyle w:val="Sraopastraipa"/>
        <w:tabs>
          <w:tab w:val="left" w:pos="851"/>
        </w:tabs>
        <w:ind w:left="0" w:firstLine="567"/>
        <w:jc w:val="both"/>
        <w:rPr>
          <w:szCs w:val="24"/>
        </w:rPr>
      </w:pPr>
      <w:r>
        <w:rPr>
          <w:szCs w:val="24"/>
        </w:rPr>
        <w:t>19</w:t>
      </w:r>
      <w:r w:rsidR="00277727">
        <w:rPr>
          <w:szCs w:val="24"/>
        </w:rPr>
        <w:t xml:space="preserve">. </w:t>
      </w:r>
      <w:bookmarkStart w:id="10" w:name="_Ref500752009"/>
      <w:r w:rsidR="00277727" w:rsidRPr="00145A27">
        <w:rPr>
          <w:szCs w:val="24"/>
        </w:rPr>
        <w:t>Sutarties (ar jos dalies) vykdymas gali būti sustabdytas dėl:</w:t>
      </w:r>
      <w:bookmarkStart w:id="11" w:name="_Ref92221489"/>
      <w:bookmarkEnd w:id="10"/>
    </w:p>
    <w:p w14:paraId="42CD4D42" w14:textId="3A629395"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2" w:name="_Ref92221491"/>
      <w:bookmarkEnd w:id="11"/>
      <w:r w:rsidR="00EC2594">
        <w:rPr>
          <w:szCs w:val="24"/>
        </w:rPr>
        <w:t xml:space="preserve"> arba</w:t>
      </w:r>
    </w:p>
    <w:p w14:paraId="10416D0D" w14:textId="44575CC0"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.2. </w:t>
      </w:r>
      <w:r w:rsidR="00277727" w:rsidRPr="00145A27">
        <w:rPr>
          <w:szCs w:val="24"/>
        </w:rPr>
        <w:t>būtinybės atlikti tyrinėjimus ar bandymus, kurie nebuvo numatyti techninėje specifikacijoje;</w:t>
      </w:r>
      <w:bookmarkStart w:id="13" w:name="_Ref97541514"/>
      <w:bookmarkEnd w:id="12"/>
      <w:r w:rsidR="00EC2594">
        <w:rPr>
          <w:szCs w:val="24"/>
        </w:rPr>
        <w:t xml:space="preserve"> arba</w:t>
      </w:r>
    </w:p>
    <w:p w14:paraId="1BF7EE71" w14:textId="7BF9340E" w:rsidR="00EC2594" w:rsidRDefault="00C72428" w:rsidP="00EC2594">
      <w:pPr>
        <w:pStyle w:val="Sraopastraipa"/>
        <w:tabs>
          <w:tab w:val="left" w:pos="851"/>
        </w:tabs>
        <w:ind w:left="0" w:firstLine="567"/>
        <w:jc w:val="both"/>
        <w:rPr>
          <w:szCs w:val="24"/>
        </w:rPr>
      </w:pPr>
      <w:r>
        <w:rPr>
          <w:szCs w:val="24"/>
        </w:rPr>
        <w:t>1</w:t>
      </w:r>
      <w:r w:rsidR="000F7E67">
        <w:rPr>
          <w:szCs w:val="24"/>
        </w:rPr>
        <w:t>9</w:t>
      </w:r>
      <w:r w:rsidR="00277727">
        <w:rPr>
          <w:szCs w:val="24"/>
        </w:rPr>
        <w:t xml:space="preserve">.3. </w:t>
      </w:r>
      <w:r w:rsidR="00277727" w:rsidRPr="00145A27">
        <w:rPr>
          <w:szCs w:val="24"/>
        </w:rPr>
        <w:t>dėl aplinkybių, sudarančių kliūtis Užsakovui vykdyti savo sutartinius įsipareigojimus</w:t>
      </w:r>
      <w:bookmarkStart w:id="14" w:name="_Hlk507489779"/>
      <w:bookmarkEnd w:id="13"/>
      <w:r w:rsidR="00EC2594">
        <w:rPr>
          <w:szCs w:val="24"/>
        </w:rPr>
        <w:t>; arba</w:t>
      </w:r>
    </w:p>
    <w:p w14:paraId="09445E55" w14:textId="74393297" w:rsidR="00EC2594" w:rsidRDefault="000F7E67" w:rsidP="00EC2594">
      <w:pPr>
        <w:pStyle w:val="Sraopastraipa"/>
        <w:tabs>
          <w:tab w:val="left" w:pos="851"/>
        </w:tabs>
        <w:ind w:left="0" w:firstLine="567"/>
        <w:jc w:val="both"/>
        <w:rPr>
          <w:szCs w:val="24"/>
        </w:rPr>
      </w:pPr>
      <w:r>
        <w:rPr>
          <w:szCs w:val="24"/>
        </w:rPr>
        <w:t>19</w:t>
      </w:r>
      <w:r w:rsidR="00EC2594" w:rsidRPr="00EC2594">
        <w:rPr>
          <w:szCs w:val="24"/>
        </w:rPr>
        <w:t>.4. valstybės</w:t>
      </w:r>
      <w:r w:rsidR="00EC2594" w:rsidRPr="00EC2594">
        <w:rPr>
          <w:spacing w:val="-3"/>
          <w:szCs w:val="24"/>
        </w:rPr>
        <w:t xml:space="preserve"> </w:t>
      </w:r>
      <w:r w:rsidR="00EC2594" w:rsidRPr="00EC2594">
        <w:rPr>
          <w:szCs w:val="24"/>
        </w:rPr>
        <w:t>ir</w:t>
      </w:r>
      <w:r w:rsidR="00EC2594" w:rsidRPr="00EC2594">
        <w:rPr>
          <w:spacing w:val="-2"/>
          <w:szCs w:val="24"/>
        </w:rPr>
        <w:t xml:space="preserve"> </w:t>
      </w:r>
      <w:r w:rsidR="00EC2594" w:rsidRPr="00EC2594">
        <w:rPr>
          <w:szCs w:val="24"/>
        </w:rPr>
        <w:t>savivaldos</w:t>
      </w:r>
      <w:r w:rsidR="00EC2594" w:rsidRPr="00EC2594">
        <w:rPr>
          <w:spacing w:val="-3"/>
          <w:szCs w:val="24"/>
        </w:rPr>
        <w:t xml:space="preserve"> </w:t>
      </w:r>
      <w:r w:rsidR="00EC2594" w:rsidRPr="00EC2594">
        <w:rPr>
          <w:szCs w:val="24"/>
        </w:rPr>
        <w:t>institucijų</w:t>
      </w:r>
      <w:r w:rsidR="00EC2594" w:rsidRPr="00EC2594">
        <w:rPr>
          <w:spacing w:val="-2"/>
          <w:szCs w:val="24"/>
        </w:rPr>
        <w:t xml:space="preserve"> </w:t>
      </w:r>
      <w:r w:rsidR="00EC2594" w:rsidRPr="00EC2594">
        <w:rPr>
          <w:szCs w:val="24"/>
        </w:rPr>
        <w:t>veiksmai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bet</w:t>
      </w:r>
      <w:r w:rsidR="00EC2594" w:rsidRPr="00EC2594">
        <w:rPr>
          <w:spacing w:val="-2"/>
          <w:szCs w:val="24"/>
        </w:rPr>
        <w:t xml:space="preserve"> </w:t>
      </w:r>
      <w:r w:rsidR="00EC2594" w:rsidRPr="00EC2594">
        <w:rPr>
          <w:szCs w:val="24"/>
        </w:rPr>
        <w:t>koks</w:t>
      </w:r>
      <w:r w:rsidR="00EC2594" w:rsidRPr="00EC2594">
        <w:rPr>
          <w:spacing w:val="-3"/>
          <w:szCs w:val="24"/>
        </w:rPr>
        <w:t xml:space="preserve"> </w:t>
      </w:r>
      <w:r w:rsidR="00EC2594" w:rsidRPr="00EC2594">
        <w:rPr>
          <w:szCs w:val="24"/>
        </w:rPr>
        <w:t>uždelsimas,</w:t>
      </w:r>
      <w:r w:rsidR="00EC2594" w:rsidRPr="00EC2594">
        <w:rPr>
          <w:spacing w:val="-2"/>
          <w:szCs w:val="24"/>
        </w:rPr>
        <w:t xml:space="preserve"> </w:t>
      </w:r>
      <w:r w:rsidR="00EC2594" w:rsidRPr="00EC2594">
        <w:rPr>
          <w:szCs w:val="24"/>
        </w:rPr>
        <w:t>kliūtys</w:t>
      </w:r>
      <w:r w:rsidR="00EC2594" w:rsidRPr="00EC2594">
        <w:rPr>
          <w:spacing w:val="-3"/>
          <w:szCs w:val="24"/>
        </w:rPr>
        <w:t xml:space="preserve"> </w:t>
      </w:r>
      <w:r w:rsidR="00EC2594" w:rsidRPr="00EC2594">
        <w:rPr>
          <w:szCs w:val="24"/>
        </w:rPr>
        <w:t>arba</w:t>
      </w:r>
      <w:r w:rsidR="00EC2594" w:rsidRPr="00EC2594">
        <w:rPr>
          <w:spacing w:val="-2"/>
          <w:szCs w:val="24"/>
        </w:rPr>
        <w:t xml:space="preserve"> </w:t>
      </w:r>
      <w:r w:rsidR="00EC2594" w:rsidRPr="00EC2594">
        <w:rPr>
          <w:szCs w:val="24"/>
        </w:rPr>
        <w:t>trukdymai,</w:t>
      </w:r>
      <w:r w:rsidR="00EC2594" w:rsidRPr="00EC2594">
        <w:rPr>
          <w:spacing w:val="-2"/>
          <w:szCs w:val="24"/>
        </w:rPr>
        <w:t xml:space="preserve"> </w:t>
      </w:r>
      <w:r w:rsidR="00EC2594" w:rsidRPr="00EC2594">
        <w:rPr>
          <w:szCs w:val="24"/>
        </w:rPr>
        <w:t>sukelti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priskirtini</w:t>
      </w:r>
      <w:r w:rsidR="00EC2594" w:rsidRPr="00EC2594">
        <w:rPr>
          <w:spacing w:val="-2"/>
          <w:szCs w:val="24"/>
        </w:rPr>
        <w:t xml:space="preserve"> </w:t>
      </w:r>
      <w:r w:rsidR="00EC2594" w:rsidRPr="00EC2594">
        <w:rPr>
          <w:szCs w:val="24"/>
        </w:rPr>
        <w:t>Užsakovui</w:t>
      </w:r>
      <w:r w:rsidR="00EC2594" w:rsidRPr="00EC2594">
        <w:rPr>
          <w:spacing w:val="-2"/>
          <w:szCs w:val="24"/>
        </w:rPr>
        <w:t xml:space="preserve"> </w:t>
      </w:r>
      <w:r w:rsidR="00EC2594" w:rsidRPr="00EC2594">
        <w:rPr>
          <w:szCs w:val="24"/>
        </w:rPr>
        <w:t>ir</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Užsakovo</w:t>
      </w:r>
      <w:r w:rsidR="00EC2594" w:rsidRPr="00EC2594">
        <w:rPr>
          <w:spacing w:val="40"/>
          <w:szCs w:val="24"/>
        </w:rPr>
        <w:t xml:space="preserve"> </w:t>
      </w:r>
      <w:r w:rsidR="00EC2594" w:rsidRPr="00EC2594">
        <w:rPr>
          <w:szCs w:val="24"/>
        </w:rPr>
        <w:t xml:space="preserve">samdomiems tretiesiems asmenims </w:t>
      </w:r>
      <w:r w:rsidR="00D4252B">
        <w:rPr>
          <w:szCs w:val="24"/>
        </w:rPr>
        <w:t xml:space="preserve">Paslaugų teikėjui </w:t>
      </w:r>
      <w:r w:rsidR="00EC2594" w:rsidRPr="00EC2594">
        <w:rPr>
          <w:szCs w:val="24"/>
        </w:rPr>
        <w:t>trukdo laiku suteikti Paslaugas; arba</w:t>
      </w:r>
    </w:p>
    <w:p w14:paraId="3DB845EF" w14:textId="1DFAE564" w:rsidR="00B82D0C" w:rsidRDefault="000F7E67" w:rsidP="00B82D0C">
      <w:pPr>
        <w:pStyle w:val="Sraopastraipa"/>
        <w:widowControl w:val="0"/>
        <w:autoSpaceDE w:val="0"/>
        <w:autoSpaceDN w:val="0"/>
        <w:ind w:left="0" w:firstLine="567"/>
        <w:contextualSpacing w:val="0"/>
        <w:rPr>
          <w:spacing w:val="-4"/>
          <w:szCs w:val="24"/>
        </w:rPr>
      </w:pPr>
      <w:r>
        <w:rPr>
          <w:szCs w:val="24"/>
        </w:rPr>
        <w:t>19</w:t>
      </w:r>
      <w:r w:rsidR="00EC2594">
        <w:rPr>
          <w:szCs w:val="24"/>
        </w:rPr>
        <w:t xml:space="preserve">.5. </w:t>
      </w:r>
      <w:r w:rsidR="00EC2594" w:rsidRPr="00EC2594">
        <w:rPr>
          <w:szCs w:val="24"/>
        </w:rPr>
        <w:t>ḭsigyjamos</w:t>
      </w:r>
      <w:r w:rsidR="00EC2594" w:rsidRPr="00EC2594">
        <w:rPr>
          <w:spacing w:val="-4"/>
          <w:szCs w:val="24"/>
        </w:rPr>
        <w:t xml:space="preserve"> </w:t>
      </w:r>
      <w:r w:rsidR="00EC2594" w:rsidRPr="00EC2594">
        <w:rPr>
          <w:szCs w:val="24"/>
        </w:rPr>
        <w:t>papildomos</w:t>
      </w:r>
      <w:r w:rsidR="00EC2594" w:rsidRPr="00EC2594">
        <w:rPr>
          <w:spacing w:val="-4"/>
          <w:szCs w:val="24"/>
        </w:rPr>
        <w:t xml:space="preserve"> </w:t>
      </w:r>
      <w:r w:rsidR="00EC2594" w:rsidRPr="00EC2594">
        <w:rPr>
          <w:szCs w:val="24"/>
        </w:rPr>
        <w:t>paslaugos</w:t>
      </w:r>
      <w:r w:rsidR="00EC2594" w:rsidRPr="00EC2594">
        <w:rPr>
          <w:spacing w:val="-4"/>
          <w:szCs w:val="24"/>
        </w:rPr>
        <w:t xml:space="preserve"> </w:t>
      </w:r>
      <w:r w:rsidR="00EC2594" w:rsidRPr="00EC2594">
        <w:rPr>
          <w:szCs w:val="24"/>
        </w:rPr>
        <w:t>be</w:t>
      </w:r>
      <w:r w:rsidR="00EC2594" w:rsidRPr="00EC2594">
        <w:rPr>
          <w:spacing w:val="-3"/>
          <w:szCs w:val="24"/>
        </w:rPr>
        <w:t xml:space="preserve"> </w:t>
      </w:r>
      <w:r w:rsidR="00EC2594" w:rsidRPr="00EC2594">
        <w:rPr>
          <w:szCs w:val="24"/>
        </w:rPr>
        <w:t>kurių</w:t>
      </w:r>
      <w:r w:rsidR="00EC2594" w:rsidRPr="00EC2594">
        <w:rPr>
          <w:spacing w:val="-3"/>
          <w:szCs w:val="24"/>
        </w:rPr>
        <w:t xml:space="preserve"> </w:t>
      </w:r>
      <w:r w:rsidR="00EC2594" w:rsidRPr="00EC2594">
        <w:rPr>
          <w:szCs w:val="24"/>
        </w:rPr>
        <w:t>negalima</w:t>
      </w:r>
      <w:r w:rsidR="00EC2594" w:rsidRPr="00EC2594">
        <w:rPr>
          <w:spacing w:val="-3"/>
          <w:szCs w:val="24"/>
        </w:rPr>
        <w:t xml:space="preserve"> </w:t>
      </w:r>
      <w:r w:rsidR="00EC2594" w:rsidRPr="00EC2594">
        <w:rPr>
          <w:szCs w:val="24"/>
        </w:rPr>
        <w:t>užbaigti</w:t>
      </w:r>
      <w:r w:rsidR="00EC2594" w:rsidRPr="00EC2594">
        <w:rPr>
          <w:spacing w:val="-3"/>
          <w:szCs w:val="24"/>
        </w:rPr>
        <w:t xml:space="preserve"> </w:t>
      </w:r>
      <w:r w:rsidR="00B82D0C">
        <w:rPr>
          <w:szCs w:val="24"/>
        </w:rPr>
        <w:t>S</w:t>
      </w:r>
      <w:r w:rsidR="00EC2594" w:rsidRPr="00EC2594">
        <w:rPr>
          <w:szCs w:val="24"/>
        </w:rPr>
        <w:t>utarties;</w:t>
      </w:r>
      <w:r w:rsidR="00EC2594" w:rsidRPr="00EC2594">
        <w:rPr>
          <w:spacing w:val="-2"/>
          <w:szCs w:val="24"/>
        </w:rPr>
        <w:t xml:space="preserve"> </w:t>
      </w:r>
      <w:r w:rsidR="00EC2594" w:rsidRPr="00EC2594">
        <w:rPr>
          <w:spacing w:val="-4"/>
          <w:szCs w:val="24"/>
        </w:rPr>
        <w:t>arba</w:t>
      </w:r>
    </w:p>
    <w:p w14:paraId="0EE396B3" w14:textId="6A6B0FA6" w:rsidR="00B82D0C" w:rsidRPr="00B82D0C" w:rsidRDefault="000F7E67" w:rsidP="00B82D0C">
      <w:pPr>
        <w:pStyle w:val="Sraopastraipa"/>
        <w:widowControl w:val="0"/>
        <w:autoSpaceDE w:val="0"/>
        <w:autoSpaceDN w:val="0"/>
        <w:ind w:left="0" w:firstLine="567"/>
        <w:contextualSpacing w:val="0"/>
        <w:jc w:val="both"/>
        <w:rPr>
          <w:spacing w:val="-4"/>
          <w:szCs w:val="24"/>
        </w:rPr>
      </w:pPr>
      <w:r>
        <w:rPr>
          <w:spacing w:val="-4"/>
          <w:szCs w:val="24"/>
        </w:rPr>
        <w:t>19</w:t>
      </w:r>
      <w:r w:rsidR="00EC2594" w:rsidRPr="00B82D0C">
        <w:rPr>
          <w:spacing w:val="-4"/>
          <w:szCs w:val="24"/>
        </w:rPr>
        <w:t xml:space="preserve">.6. </w:t>
      </w:r>
      <w:r w:rsidR="00AB753F">
        <w:t>s</w:t>
      </w:r>
      <w:r w:rsidR="00B82D0C" w:rsidRPr="00B82D0C">
        <w:t>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086ECA0C" w:rsidR="00516CA6" w:rsidRDefault="000F7E67" w:rsidP="00516CA6">
      <w:pPr>
        <w:pStyle w:val="Sraopastraipa"/>
        <w:widowControl w:val="0"/>
        <w:autoSpaceDE w:val="0"/>
        <w:autoSpaceDN w:val="0"/>
        <w:ind w:left="0" w:firstLine="567"/>
        <w:contextualSpacing w:val="0"/>
        <w:jc w:val="both"/>
      </w:pPr>
      <w:r>
        <w:t>19</w:t>
      </w:r>
      <w:r w:rsidR="00B82D0C">
        <w:t>.6.1. Statybą leidžiančio dokumen</w:t>
      </w:r>
      <w:r w:rsidR="00371D23">
        <w:t>to gavimo trukmė ir atitinkamo P</w:t>
      </w:r>
      <w:r w:rsidR="00B82D0C">
        <w:t>rojekto ekspertizės atlikimo trukmė į Paslaugų trukmę neįskaičiuojamos</w:t>
      </w:r>
      <w:r w:rsidR="00516CA6">
        <w:t>.</w:t>
      </w:r>
    </w:p>
    <w:p w14:paraId="5057B997" w14:textId="73888D91" w:rsidR="00516CA6" w:rsidRDefault="000F7E67" w:rsidP="00516CA6">
      <w:pPr>
        <w:pStyle w:val="Sraopastraipa"/>
        <w:widowControl w:val="0"/>
        <w:autoSpaceDE w:val="0"/>
        <w:autoSpaceDN w:val="0"/>
        <w:ind w:left="0" w:firstLine="567"/>
        <w:contextualSpacing w:val="0"/>
        <w:jc w:val="both"/>
        <w:rPr>
          <w:spacing w:val="-2"/>
        </w:rPr>
      </w:pPr>
      <w:r>
        <w:t>19</w:t>
      </w:r>
      <w:r w:rsidR="00516CA6">
        <w:t>.6.2</w:t>
      </w:r>
      <w:r w:rsidR="00516CA6" w:rsidRPr="00516CA6">
        <w:rPr>
          <w:szCs w:val="24"/>
        </w:rPr>
        <w:t xml:space="preserve">. </w:t>
      </w:r>
      <w:r w:rsidR="00B82D0C" w:rsidRPr="00516CA6">
        <w:rPr>
          <w:szCs w:val="24"/>
        </w:rPr>
        <w:t xml:space="preserve"> </w:t>
      </w:r>
      <w:r w:rsidR="00516CA6" w:rsidRPr="00516CA6">
        <w:t xml:space="preserve">Statybą leidžiančio dokumento gavimo trukmė apskaičiuojama nuo dienos, kai savivaldybės administracijos </w:t>
      </w:r>
      <w:r w:rsidR="00922033">
        <w:t>į</w:t>
      </w:r>
      <w:r w:rsidR="00516CA6" w:rsidRPr="00516CA6">
        <w:t>galiotas valstybės</w:t>
      </w:r>
      <w:r w:rsidR="00516CA6">
        <w:t xml:space="preserve"> tarnautojas IS </w:t>
      </w:r>
      <w:r w:rsidR="00B82D0C">
        <w:t xml:space="preserve">„Infostatyba“ prašymą pažymi kaip priimtą, iki dienos, kai prašymo pateikėjas automatiškai informuojamas Statybos </w:t>
      </w:r>
      <w:r w:rsidR="00922033">
        <w:t>į</w:t>
      </w:r>
      <w:r w:rsidR="00B82D0C">
        <w:t>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D4252B">
        <w:t xml:space="preserve"> Paslaugų teikėjui</w:t>
      </w:r>
      <w:r w:rsidR="00B82D0C">
        <w:rPr>
          <w:spacing w:val="-2"/>
        </w:rPr>
        <w:t>.</w:t>
      </w:r>
    </w:p>
    <w:p w14:paraId="0C3B52E5" w14:textId="38684724" w:rsidR="00B82D0C" w:rsidRDefault="000F7E67" w:rsidP="00516CA6">
      <w:pPr>
        <w:pStyle w:val="Sraopastraipa"/>
        <w:widowControl w:val="0"/>
        <w:autoSpaceDE w:val="0"/>
        <w:autoSpaceDN w:val="0"/>
        <w:ind w:left="0" w:firstLine="567"/>
        <w:contextualSpacing w:val="0"/>
        <w:jc w:val="both"/>
      </w:pPr>
      <w:r>
        <w:rPr>
          <w:spacing w:val="-2"/>
        </w:rPr>
        <w:t>19</w:t>
      </w:r>
      <w:r w:rsidR="00516CA6">
        <w:rPr>
          <w:spacing w:val="-2"/>
        </w:rPr>
        <w:t xml:space="preserve">.6.3. </w:t>
      </w:r>
      <w:r w:rsidR="00B82D0C" w:rsidRPr="00516CA6">
        <w:rPr>
          <w:w w:val="105"/>
        </w:rPr>
        <w:t>Projekto</w:t>
      </w:r>
      <w:r w:rsidR="00516CA6">
        <w:rPr>
          <w:w w:val="105"/>
        </w:rPr>
        <w:t xml:space="preserve"> </w:t>
      </w:r>
      <w:r w:rsidR="00B82D0C" w:rsidRPr="00516CA6">
        <w:rPr>
          <w:w w:val="105"/>
        </w:rPr>
        <w:t>ekspertizės</w:t>
      </w:r>
      <w:r w:rsidR="00516CA6">
        <w:rPr>
          <w:spacing w:val="64"/>
          <w:w w:val="105"/>
        </w:rPr>
        <w:t xml:space="preserve"> </w:t>
      </w:r>
      <w:r w:rsidR="00B82D0C" w:rsidRPr="00516CA6">
        <w:rPr>
          <w:w w:val="105"/>
        </w:rPr>
        <w:t>trukmė</w:t>
      </w:r>
      <w:r w:rsidR="00516CA6">
        <w:rPr>
          <w:w w:val="105"/>
        </w:rPr>
        <w:t xml:space="preserve"> skaičiuojama nuo dienos, kai Paslaugų t</w:t>
      </w:r>
      <w:r w:rsidR="00371D23">
        <w:rPr>
          <w:w w:val="105"/>
        </w:rPr>
        <w:t>eikėjas perdavė parengtą pilną P</w:t>
      </w:r>
      <w:r w:rsidR="00516CA6">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rsidR="00516CA6">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32B14DCE" w:rsidR="00277727" w:rsidRPr="00516CA6" w:rsidRDefault="000F7E67" w:rsidP="00516CA6">
      <w:pPr>
        <w:pStyle w:val="Sraopastraipa"/>
        <w:widowControl w:val="0"/>
        <w:autoSpaceDE w:val="0"/>
        <w:autoSpaceDN w:val="0"/>
        <w:ind w:left="0" w:firstLine="567"/>
        <w:contextualSpacing w:val="0"/>
        <w:jc w:val="both"/>
        <w:rPr>
          <w:spacing w:val="-2"/>
        </w:rPr>
      </w:pPr>
      <w:r>
        <w:rPr>
          <w:szCs w:val="24"/>
        </w:rPr>
        <w:t>20</w:t>
      </w:r>
      <w:r w:rsidR="00277727">
        <w:rPr>
          <w:szCs w:val="24"/>
        </w:rPr>
        <w:t xml:space="preserve">. </w:t>
      </w:r>
      <w:r w:rsidR="00277727" w:rsidRPr="00145A27">
        <w:rPr>
          <w:szCs w:val="24"/>
        </w:rPr>
        <w:t xml:space="preserve">Apie </w:t>
      </w:r>
      <w:bookmarkEnd w:id="14"/>
      <w:r w:rsidR="00277727" w:rsidRPr="00145A27">
        <w:rPr>
          <w:szCs w:val="24"/>
        </w:rPr>
        <w:t xml:space="preserve">Sutarties </w:t>
      </w:r>
      <w:r>
        <w:rPr>
          <w:szCs w:val="24"/>
        </w:rPr>
        <w:t>19</w:t>
      </w:r>
      <w:r w:rsidR="00C72428">
        <w:rPr>
          <w:szCs w:val="24"/>
        </w:rPr>
        <w:t>.1</w:t>
      </w:r>
      <w:r w:rsidR="00277727" w:rsidRPr="00145A27">
        <w:rPr>
          <w:szCs w:val="24"/>
        </w:rPr>
        <w:t xml:space="preserve"> ir (ar)</w:t>
      </w:r>
      <w:r>
        <w:rPr>
          <w:szCs w:val="24"/>
        </w:rPr>
        <w:t xml:space="preserve"> 19</w:t>
      </w:r>
      <w:r w:rsidR="00C72428">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5" w:name="_Hlk507489792"/>
      <w:r w:rsidR="00277727" w:rsidRPr="00145A27">
        <w:rPr>
          <w:szCs w:val="24"/>
        </w:rPr>
        <w:t xml:space="preserve">nedelsiant </w:t>
      </w:r>
      <w:r w:rsidR="00277727" w:rsidRPr="001F7BB0">
        <w:rPr>
          <w:szCs w:val="24"/>
        </w:rPr>
        <w:t>privalo informuoti Užsakovą</w:t>
      </w:r>
      <w:bookmarkEnd w:id="15"/>
      <w:r w:rsidR="00277727" w:rsidRPr="001F7BB0">
        <w:rPr>
          <w:szCs w:val="24"/>
        </w:rPr>
        <w:t xml:space="preserve"> ir ne vėliau kaip per 14 (keturiolika) dienų nuo aplinkybių atsiradimo </w:t>
      </w:r>
      <w:bookmarkStart w:id="16" w:name="_Hlk507489817"/>
      <w:r w:rsidR="00277727" w:rsidRPr="001F7BB0">
        <w:rPr>
          <w:szCs w:val="24"/>
        </w:rPr>
        <w:t>pagrįsti dokumentais.</w:t>
      </w:r>
      <w:bookmarkEnd w:id="16"/>
      <w:r w:rsidR="00D11BB7">
        <w:rPr>
          <w:szCs w:val="24"/>
        </w:rPr>
        <w:t xml:space="preserve"> Užsakovas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277727" w:rsidRPr="001F7BB0">
        <w:rPr>
          <w:szCs w:val="24"/>
        </w:rPr>
        <w:t xml:space="preserve"> </w:t>
      </w:r>
      <w:r w:rsidR="00D11BB7">
        <w:rPr>
          <w:szCs w:val="24"/>
        </w:rPr>
        <w:t>darbo dienų</w:t>
      </w:r>
      <w:r w:rsidR="00277727" w:rsidRPr="001F7BB0">
        <w:rPr>
          <w:szCs w:val="24"/>
        </w:rPr>
        <w:t xml:space="preserve">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w:t>
      </w:r>
      <w:r>
        <w:rPr>
          <w:szCs w:val="24"/>
        </w:rPr>
        <w:t>9</w:t>
      </w:r>
      <w:r w:rsidR="007511B5">
        <w:rPr>
          <w:szCs w:val="24"/>
        </w:rPr>
        <w:t>.3</w:t>
      </w:r>
      <w:r w:rsidR="00277727" w:rsidRPr="001F7BB0">
        <w:rPr>
          <w:szCs w:val="24"/>
        </w:rPr>
        <w:t xml:space="preserve"> </w:t>
      </w:r>
      <w:r w:rsidR="00516CA6">
        <w:rPr>
          <w:szCs w:val="24"/>
        </w:rPr>
        <w:t>-1</w:t>
      </w:r>
      <w:r>
        <w:rPr>
          <w:szCs w:val="24"/>
        </w:rPr>
        <w:t>9</w:t>
      </w:r>
      <w:r w:rsidR="00516CA6">
        <w:rPr>
          <w:szCs w:val="24"/>
        </w:rPr>
        <w:t>.5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D11BB7">
        <w:rPr>
          <w:szCs w:val="24"/>
        </w:rPr>
        <w:t xml:space="preserve">kėją informuoja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D11BB7">
        <w:rPr>
          <w:szCs w:val="24"/>
        </w:rPr>
        <w:t xml:space="preserve"> darbo dienų</w:t>
      </w:r>
      <w:r w:rsidR="00277727" w:rsidRPr="00145A27">
        <w:rPr>
          <w:szCs w:val="24"/>
        </w:rPr>
        <w:t xml:space="preserve"> nuo tokių aplinkybių atsiradimo. Sutarties vykdymas gali būti nesustabdytas, o sustabdytas Sutarties vykdymas gali būti atnaujintas nesibaigus Sutarties </w:t>
      </w:r>
      <w:r>
        <w:rPr>
          <w:szCs w:val="24"/>
        </w:rPr>
        <w:t>20</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5FD0E7E8" w:rsidR="00516CA6" w:rsidRDefault="000F7E67" w:rsidP="00516CA6">
      <w:pPr>
        <w:pStyle w:val="Sraopastraipa"/>
        <w:widowControl w:val="0"/>
        <w:autoSpaceDE w:val="0"/>
        <w:autoSpaceDN w:val="0"/>
        <w:ind w:left="0" w:firstLine="567"/>
        <w:contextualSpacing w:val="0"/>
        <w:jc w:val="both"/>
        <w:rPr>
          <w:szCs w:val="24"/>
        </w:rPr>
      </w:pPr>
      <w:r>
        <w:rPr>
          <w:szCs w:val="24"/>
        </w:rPr>
        <w:t>21</w:t>
      </w:r>
      <w:r w:rsidR="00277727">
        <w:rPr>
          <w:szCs w:val="24"/>
        </w:rPr>
        <w:t xml:space="preserve">. </w:t>
      </w:r>
      <w:r w:rsidR="00277727" w:rsidRPr="00145A27">
        <w:rPr>
          <w:szCs w:val="24"/>
        </w:rPr>
        <w:t xml:space="preserve">Išnykus Sutarties </w:t>
      </w:r>
      <w:r w:rsidR="00743CB7">
        <w:rPr>
          <w:szCs w:val="24"/>
        </w:rPr>
        <w:t>1</w:t>
      </w:r>
      <w:r>
        <w:rPr>
          <w:szCs w:val="24"/>
        </w:rPr>
        <w:t>9</w:t>
      </w:r>
      <w:r w:rsidR="00277727" w:rsidRPr="00145A27">
        <w:rPr>
          <w:szCs w:val="24"/>
        </w:rPr>
        <w:t xml:space="preserve"> punkte nurodytoms aplinkybėms, dėl kurių Sutarties vykdymas sustabdytas, ir atnaujinus Sutarties vykdymą, Paslaugos teikiamos per joms likusį terminą. </w:t>
      </w:r>
    </w:p>
    <w:p w14:paraId="6C0C1018" w14:textId="5CCF4B82" w:rsidR="00516CA6" w:rsidRDefault="00AF7F28" w:rsidP="00516CA6">
      <w:pPr>
        <w:pStyle w:val="Sraopastraipa"/>
        <w:widowControl w:val="0"/>
        <w:autoSpaceDE w:val="0"/>
        <w:autoSpaceDN w:val="0"/>
        <w:ind w:left="0" w:firstLine="567"/>
        <w:contextualSpacing w:val="0"/>
        <w:jc w:val="both"/>
        <w:rPr>
          <w:spacing w:val="-2"/>
        </w:rPr>
      </w:pPr>
      <w:r>
        <w:t>2</w:t>
      </w:r>
      <w:r w:rsidR="000F7E67">
        <w:t>2</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228CCAD4" w:rsidR="00721DB3" w:rsidRDefault="007511B5" w:rsidP="00102F33">
      <w:pPr>
        <w:pStyle w:val="Sraopastraipa"/>
        <w:tabs>
          <w:tab w:val="left" w:pos="851"/>
        </w:tabs>
        <w:ind w:left="0" w:firstLine="567"/>
        <w:jc w:val="both"/>
        <w:rPr>
          <w:color w:val="000000" w:themeColor="text1"/>
        </w:rPr>
      </w:pPr>
      <w:r>
        <w:rPr>
          <w:color w:val="000000" w:themeColor="text1"/>
        </w:rPr>
        <w:t>2</w:t>
      </w:r>
      <w:r w:rsidR="000F7E67">
        <w:rPr>
          <w:color w:val="000000" w:themeColor="text1"/>
        </w:rPr>
        <w:t>3</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 ir Paslaugų teikėjui pirkimo dokumentuose nustatyta tvarka pateikus tinkamą sutarties įvykdymo užtikrinimą.</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7" w:name="_Ref501531533"/>
      <w:r>
        <w:rPr>
          <w:b/>
          <w:szCs w:val="24"/>
        </w:rPr>
        <w:t xml:space="preserve">IV. </w:t>
      </w:r>
      <w:r w:rsidRPr="00753021">
        <w:rPr>
          <w:b/>
          <w:szCs w:val="24"/>
        </w:rPr>
        <w:t>PASLAUGŲ SUTEIKIMAS IR PASLAUGŲ REZULTATO PERDAVIMAS</w:t>
      </w:r>
      <w:bookmarkEnd w:id="17"/>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0941E70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24</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922033">
        <w:rPr>
          <w:color w:val="000000"/>
          <w:szCs w:val="24"/>
          <w:lang w:eastAsia="lt-LT"/>
        </w:rPr>
        <w:t>per 10 darbo dienų nuo</w:t>
      </w:r>
      <w:r w:rsidR="00102F33" w:rsidRPr="00753021">
        <w:rPr>
          <w:color w:val="000000"/>
          <w:szCs w:val="24"/>
          <w:lang w:eastAsia="lt-LT"/>
        </w:rPr>
        <w:t xml:space="preserve"> Sutarties įsigaliojimo užpildyti </w:t>
      </w:r>
      <w:r w:rsidR="007511B5">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007511B5" w:rsidRPr="007511B5">
        <w:rPr>
          <w:szCs w:val="24"/>
          <w:lang w:eastAsia="lt-LT"/>
        </w:rPr>
        <w:t xml:space="preserve"> </w:t>
      </w:r>
      <w:r w:rsidR="007511B5">
        <w:rPr>
          <w:szCs w:val="24"/>
          <w:lang w:eastAsia="lt-LT"/>
        </w:rPr>
        <w:t>Paslaugų</w:t>
      </w:r>
      <w:r w:rsidR="007511B5" w:rsidRPr="00753021">
        <w:rPr>
          <w:szCs w:val="24"/>
          <w:lang w:eastAsia="lt-LT"/>
        </w:rPr>
        <w:t xml:space="preserve"> grafike turi būti aiškiai išskirti Paslaugų,</w:t>
      </w:r>
      <w:r w:rsidR="007511B5" w:rsidRPr="00753021">
        <w:rPr>
          <w:color w:val="000000"/>
          <w:szCs w:val="24"/>
          <w:lang w:eastAsia="lt-LT"/>
        </w:rPr>
        <w:t xml:space="preserve"> numatytų Sutarties </w:t>
      </w:r>
      <w:r w:rsidR="007511B5" w:rsidRPr="00A10BE2">
        <w:rPr>
          <w:szCs w:val="24"/>
        </w:rPr>
        <w:t xml:space="preserve"> </w:t>
      </w:r>
      <w:r w:rsidR="001409C3">
        <w:rPr>
          <w:szCs w:val="24"/>
        </w:rPr>
        <w:t>1.1 – 1.</w:t>
      </w:r>
      <w:r w:rsidR="00F46FE0">
        <w:rPr>
          <w:szCs w:val="24"/>
        </w:rPr>
        <w:t>6</w:t>
      </w:r>
      <w:r w:rsidR="007511B5">
        <w:rPr>
          <w:szCs w:val="24"/>
        </w:rPr>
        <w:t xml:space="preserve"> </w:t>
      </w:r>
      <w:r w:rsidR="007511B5" w:rsidRPr="00A10BE2">
        <w:rPr>
          <w:szCs w:val="24"/>
        </w:rPr>
        <w:t>papunkčiuose,</w:t>
      </w:r>
      <w:r w:rsidR="007511B5" w:rsidRPr="00753021">
        <w:rPr>
          <w:szCs w:val="24"/>
          <w:lang w:eastAsia="lt-LT"/>
        </w:rPr>
        <w:t xml:space="preserve"> etapai</w:t>
      </w:r>
      <w:r w:rsidR="007511B5">
        <w:rPr>
          <w:szCs w:val="24"/>
          <w:lang w:eastAsia="lt-LT"/>
        </w:rPr>
        <w:t xml:space="preserve"> ir jų atlikimo terminai.</w:t>
      </w:r>
    </w:p>
    <w:p w14:paraId="4ED086AB" w14:textId="58E3CE1D"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25</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2D4DFA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3AFB7051"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7</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8" w:name="_Ref510690598"/>
    </w:p>
    <w:p w14:paraId="77613FF8" w14:textId="162DB8A5"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28</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8"/>
      <w:r w:rsidR="00102F33">
        <w:rPr>
          <w:bCs/>
          <w:szCs w:val="24"/>
          <w:lang w:eastAsia="lt-LT"/>
        </w:rPr>
        <w:t>Kartu su Projektu privalo būti pateiktas</w:t>
      </w:r>
      <w:r w:rsidR="00102F33">
        <w:rPr>
          <w:szCs w:val="24"/>
          <w:lang w:eastAsia="lt-LT"/>
        </w:rPr>
        <w:t xml:space="preserve"> statybos darbų kiekių žiniaraštis.</w:t>
      </w:r>
    </w:p>
    <w:p w14:paraId="4D642E76" w14:textId="5B84178A"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9</w:t>
      </w:r>
      <w:r>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savo sąskaita </w:t>
      </w:r>
      <w:r w:rsidR="00881ABA">
        <w:rPr>
          <w:iCs/>
          <w:szCs w:val="24"/>
          <w:lang w:eastAsia="lt-LT"/>
        </w:rPr>
        <w:t>per 10</w:t>
      </w:r>
      <w:r w:rsidR="00102F33" w:rsidRPr="002E6CF7">
        <w:rPr>
          <w:iCs/>
          <w:szCs w:val="24"/>
          <w:lang w:eastAsia="lt-LT"/>
        </w:rPr>
        <w:t xml:space="preserve"> (</w:t>
      </w:r>
      <w:r w:rsidR="00881ABA">
        <w:rPr>
          <w:iCs/>
          <w:szCs w:val="24"/>
          <w:lang w:eastAsia="lt-LT"/>
        </w:rPr>
        <w:t>dešimt) darbo dienų</w:t>
      </w:r>
      <w:r w:rsidR="00102F33" w:rsidRPr="002E6CF7">
        <w:rPr>
          <w:iCs/>
          <w:szCs w:val="24"/>
          <w:lang w:eastAsia="lt-LT"/>
        </w:rPr>
        <w:t xml:space="preserve"> nuo </w:t>
      </w:r>
      <w:bookmarkStart w:id="19" w:name="_Hlk99103338"/>
      <w:r w:rsidR="00371D23">
        <w:rPr>
          <w:iCs/>
          <w:szCs w:val="24"/>
        </w:rPr>
        <w:t>pagal P</w:t>
      </w:r>
      <w:r>
        <w:rPr>
          <w:iCs/>
          <w:szCs w:val="24"/>
        </w:rPr>
        <w:t>rojektą derinančių subjektų</w:t>
      </w:r>
      <w:r w:rsidR="00102F33" w:rsidRPr="002E6CF7">
        <w:rPr>
          <w:iCs/>
          <w:szCs w:val="24"/>
        </w:rPr>
        <w:t xml:space="preserve"> </w:t>
      </w:r>
      <w:bookmarkEnd w:id="19"/>
      <w:r>
        <w:rPr>
          <w:iCs/>
          <w:szCs w:val="24"/>
        </w:rPr>
        <w:t xml:space="preserve">pastabų </w:t>
      </w:r>
      <w:r w:rsidR="00102F33" w:rsidRPr="002E6CF7">
        <w:rPr>
          <w:iCs/>
          <w:szCs w:val="24"/>
          <w:lang w:eastAsia="lt-LT"/>
        </w:rPr>
        <w:t>gavimo dienos pataisyti projektinius sprendinius, taip pat</w:t>
      </w:r>
      <w:r w:rsidR="00102F33" w:rsidRPr="002E6CF7">
        <w:rPr>
          <w:szCs w:val="24"/>
          <w:lang w:eastAsia="lt-LT"/>
        </w:rPr>
        <w:t xml:space="preserve"> </w:t>
      </w:r>
      <w:r w:rsidR="00102F33" w:rsidRPr="00753021">
        <w:rPr>
          <w:color w:val="000000" w:themeColor="text1"/>
          <w:szCs w:val="24"/>
          <w:lang w:eastAsia="lt-LT"/>
        </w:rPr>
        <w:t xml:space="preserve">per </w:t>
      </w:r>
      <w:r w:rsidR="00102F33">
        <w:rPr>
          <w:color w:val="000000" w:themeColor="text1"/>
          <w:szCs w:val="24"/>
          <w:lang w:eastAsia="lt-LT"/>
        </w:rPr>
        <w:t>14</w:t>
      </w:r>
      <w:r w:rsidR="00102F33" w:rsidRPr="00753021">
        <w:rPr>
          <w:color w:val="000000" w:themeColor="text1"/>
          <w:szCs w:val="24"/>
          <w:lang w:eastAsia="lt-LT"/>
        </w:rPr>
        <w:t xml:space="preserve"> (</w:t>
      </w:r>
      <w:r w:rsidR="00102F33">
        <w:rPr>
          <w:color w:val="000000" w:themeColor="text1"/>
          <w:szCs w:val="24"/>
          <w:lang w:eastAsia="lt-LT"/>
        </w:rPr>
        <w:t>keturiolika</w:t>
      </w:r>
      <w:r w:rsidR="00102F33" w:rsidRPr="00753021">
        <w:rPr>
          <w:color w:val="000000" w:themeColor="text1"/>
          <w:szCs w:val="24"/>
          <w:lang w:eastAsia="lt-LT"/>
        </w:rPr>
        <w:t xml:space="preserve">) dienų nuo </w:t>
      </w:r>
      <w:r w:rsidR="00102F33" w:rsidRPr="00753021">
        <w:rPr>
          <w:szCs w:val="24"/>
          <w:lang w:eastAsia="lt-LT"/>
        </w:rPr>
        <w:t xml:space="preserve">ekspertizės akto gavimo dienos pataisyti Projektą pagal ekspertizės akte nurodytas privalomas pastabas </w:t>
      </w:r>
      <w:r w:rsidR="00102F33" w:rsidRPr="00753021">
        <w:rPr>
          <w:szCs w:val="24"/>
        </w:rPr>
        <w:t xml:space="preserve">ir pateikti Užsakovui. </w:t>
      </w:r>
      <w:r w:rsidR="00102F33" w:rsidRPr="007511B5">
        <w:rPr>
          <w:szCs w:val="24"/>
        </w:rPr>
        <w:t xml:space="preserve">Šis </w:t>
      </w:r>
      <w:r w:rsidR="00AE6971">
        <w:rPr>
          <w:szCs w:val="24"/>
        </w:rPr>
        <w:t>Paslaugų t</w:t>
      </w:r>
      <w:r w:rsidR="00102F33" w:rsidRPr="007511B5">
        <w:rPr>
          <w:szCs w:val="24"/>
        </w:rPr>
        <w:t xml:space="preserve">eikėjo įsipareigojimas nepaneigia </w:t>
      </w:r>
      <w:r w:rsidR="00AE6971">
        <w:rPr>
          <w:szCs w:val="24"/>
        </w:rPr>
        <w:t>Paslaugų t</w:t>
      </w:r>
      <w:r w:rsidR="00102F33" w:rsidRPr="007511B5">
        <w:rPr>
          <w:szCs w:val="24"/>
        </w:rPr>
        <w:t xml:space="preserve">eikėjo pareigos mokėti delspinigius, nurodytos Sutarties </w:t>
      </w:r>
      <w:r w:rsidR="002C6439" w:rsidRPr="00E578F5">
        <w:rPr>
          <w:szCs w:val="24"/>
        </w:rPr>
        <w:t>51</w:t>
      </w:r>
      <w:r w:rsidR="00102F33" w:rsidRPr="00E578F5">
        <w:rPr>
          <w:szCs w:val="24"/>
        </w:rPr>
        <w:t xml:space="preserve"> punkte, taip pat pareigos atlyginti Užsakovo patirtas išlaidas papildomiems statybos darbams apmokėti, nurodytos Sutarties </w:t>
      </w:r>
      <w:r w:rsidR="002C6439" w:rsidRPr="00E578F5">
        <w:rPr>
          <w:szCs w:val="24"/>
        </w:rPr>
        <w:t>49</w:t>
      </w:r>
      <w:r w:rsidR="00102F33" w:rsidRPr="007511B5">
        <w:rPr>
          <w:szCs w:val="24"/>
        </w:rPr>
        <w:t xml:space="preserve"> punkte.</w:t>
      </w:r>
    </w:p>
    <w:p w14:paraId="100B8BDF" w14:textId="52BD96B1"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102F33" w:rsidRPr="00753021">
        <w:rPr>
          <w:szCs w:val="24"/>
        </w:rPr>
        <w:t xml:space="preserve">Jeigu dėl </w:t>
      </w:r>
      <w:r w:rsidR="00BA157F">
        <w:rPr>
          <w:color w:val="000000"/>
          <w:szCs w:val="24"/>
          <w:lang w:eastAsia="lt-LT"/>
        </w:rPr>
        <w:t>Paslaugų</w:t>
      </w:r>
      <w:r w:rsidR="00BA157F" w:rsidRPr="00753021">
        <w:rPr>
          <w:szCs w:val="24"/>
        </w:rPr>
        <w:t xml:space="preserve"> </w:t>
      </w:r>
      <w:r w:rsidR="00BA157F">
        <w:rPr>
          <w:szCs w:val="24"/>
        </w:rPr>
        <w:t>t</w:t>
      </w:r>
      <w:r w:rsidR="00102F33" w:rsidRPr="00753021">
        <w:rPr>
          <w:szCs w:val="24"/>
        </w:rPr>
        <w:t xml:space="preserve">eikėjo kaltės reikia keisti Projekto sprendinius bei pakartotinai atlikti Projekto ekspertizę, pakartotinės ekspertizės </w:t>
      </w:r>
      <w:r w:rsidR="00102F33" w:rsidRPr="00F00668">
        <w:rPr>
          <w:szCs w:val="24"/>
        </w:rPr>
        <w:t>išlaidos</w:t>
      </w:r>
      <w:r w:rsidR="00102F33" w:rsidRPr="00753021">
        <w:rPr>
          <w:szCs w:val="24"/>
        </w:rPr>
        <w:t xml:space="preserve"> išskaičiuojamos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eikėjui pagal šią Sutartį mokėtinų sumų.</w:t>
      </w:r>
    </w:p>
    <w:p w14:paraId="7A821DF8" w14:textId="3FEE9B12"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31</w:t>
      </w:r>
      <w:r w:rsidR="0048042E">
        <w:rPr>
          <w:szCs w:val="24"/>
          <w:lang w:eastAsia="lt-LT"/>
        </w:rPr>
        <w:t xml:space="preserve">. </w:t>
      </w:r>
      <w:r w:rsidR="00102F33" w:rsidRPr="00753021">
        <w:rPr>
          <w:szCs w:val="24"/>
          <w:lang w:eastAsia="lt-LT"/>
        </w:rPr>
        <w:t xml:space="preserve">Suteikęs </w:t>
      </w:r>
      <w:r w:rsidR="00102F33" w:rsidRPr="00424EBE">
        <w:rPr>
          <w:szCs w:val="24"/>
          <w:lang w:eastAsia="lt-LT"/>
        </w:rPr>
        <w:t xml:space="preserve">Sutarties </w:t>
      </w:r>
      <w:r w:rsidR="001409C3">
        <w:rPr>
          <w:szCs w:val="24"/>
          <w:lang w:eastAsia="lt-LT"/>
        </w:rPr>
        <w:t>1.1 – 1.</w:t>
      </w:r>
      <w:r w:rsidR="00F46FE0">
        <w:rPr>
          <w:szCs w:val="24"/>
          <w:lang w:eastAsia="lt-LT"/>
        </w:rPr>
        <w:t>6</w:t>
      </w:r>
      <w:r w:rsidR="0048042E">
        <w:rPr>
          <w:szCs w:val="24"/>
          <w:lang w:eastAsia="lt-LT"/>
        </w:rPr>
        <w:t>.</w:t>
      </w:r>
      <w:r w:rsidR="00102F33" w:rsidRPr="00A53144">
        <w:rPr>
          <w:szCs w:val="24"/>
        </w:rPr>
        <w:t xml:space="preserve"> papunkčiuose</w:t>
      </w:r>
      <w:r w:rsidR="00102F33" w:rsidRPr="00753021">
        <w:rPr>
          <w:color w:val="FF0000"/>
          <w:szCs w:val="24"/>
        </w:rPr>
        <w:t xml:space="preserve"> </w:t>
      </w:r>
      <w:r w:rsidR="00102F33" w:rsidRPr="002B104D">
        <w:rPr>
          <w:szCs w:val="24"/>
        </w:rPr>
        <w:t>nurodytas Paslaugas,</w:t>
      </w:r>
      <w:r w:rsidR="00102F33" w:rsidRPr="002B104D">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teikti </w:t>
      </w:r>
      <w:r w:rsidR="001409C3">
        <w:rPr>
          <w:szCs w:val="24"/>
          <w:lang w:eastAsia="lt-LT"/>
        </w:rPr>
        <w:t>Sutarties 1.</w:t>
      </w:r>
      <w:r w:rsidR="00F46FE0">
        <w:rPr>
          <w:szCs w:val="24"/>
          <w:lang w:eastAsia="lt-LT"/>
        </w:rPr>
        <w:t>7</w:t>
      </w:r>
      <w:r w:rsidR="0066701D">
        <w:rPr>
          <w:szCs w:val="24"/>
          <w:lang w:eastAsia="lt-LT"/>
        </w:rPr>
        <w:t xml:space="preserve"> papunktyje nurodytas </w:t>
      </w:r>
      <w:r w:rsidR="00102F33" w:rsidRPr="00753021">
        <w:rPr>
          <w:szCs w:val="24"/>
          <w:lang w:eastAsia="lt-LT"/>
        </w:rPr>
        <w:t>Projekto priežiūros paslaugas, kurios apima P</w:t>
      </w:r>
      <w:r w:rsidR="00102F33" w:rsidRPr="00753021">
        <w:rPr>
          <w:szCs w:val="24"/>
        </w:rPr>
        <w:t xml:space="preserve">rojekto neaiškumų, praleidimų ištaisymą, </w:t>
      </w:r>
      <w:r w:rsidR="00102F33">
        <w:rPr>
          <w:szCs w:val="24"/>
        </w:rPr>
        <w:t xml:space="preserve">argumentuotus </w:t>
      </w:r>
      <w:r w:rsidR="00102F33" w:rsidRPr="00753021">
        <w:rPr>
          <w:szCs w:val="24"/>
        </w:rPr>
        <w:t>atsakymus į klausimus rangos darbų viešojo konkurso metu ir kitos su Projektu susijusios informacijos teikimą Sutartyje nustatyta tvarka ir terminais.</w:t>
      </w:r>
    </w:p>
    <w:p w14:paraId="7536A6A7" w14:textId="67843497"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102F33" w:rsidRPr="004512A8">
        <w:rPr>
          <w:shd w:val="clear" w:color="auto" w:fill="FFFFFF"/>
        </w:rPr>
        <w:t xml:space="preserve">Užsakovas įsipareigoja informuoti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eikėją apie rangos darbų viešojo pirkimo pagal Projektą procedūras, o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r w:rsidR="00102F33" w:rsidRPr="004512A8">
        <w:rPr>
          <w:szCs w:val="24"/>
        </w:rPr>
        <w:t xml:space="preserve"> </w:t>
      </w:r>
    </w:p>
    <w:p w14:paraId="300017B1" w14:textId="08185C5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33</w:t>
      </w:r>
      <w:r w:rsidR="0048042E">
        <w:rPr>
          <w:szCs w:val="24"/>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ne vėliau kaip per </w:t>
      </w:r>
      <w:r w:rsidR="00102F33">
        <w:rPr>
          <w:szCs w:val="24"/>
          <w:lang w:eastAsia="lt-LT"/>
        </w:rPr>
        <w:t>14</w:t>
      </w:r>
      <w:r w:rsidR="00102F33" w:rsidRPr="00753021">
        <w:rPr>
          <w:szCs w:val="24"/>
          <w:lang w:eastAsia="lt-LT"/>
        </w:rPr>
        <w:t xml:space="preserve"> (</w:t>
      </w:r>
      <w:r w:rsidR="00102F33">
        <w:rPr>
          <w:szCs w:val="24"/>
          <w:lang w:eastAsia="lt-LT"/>
        </w:rPr>
        <w:t>keturiolika</w:t>
      </w:r>
      <w:r w:rsidR="00102F33" w:rsidRPr="00753021">
        <w:rPr>
          <w:szCs w:val="24"/>
          <w:lang w:eastAsia="lt-LT"/>
        </w:rPr>
        <w:t>) dien</w:t>
      </w:r>
      <w:r w:rsidR="00102F33">
        <w:rPr>
          <w:szCs w:val="24"/>
          <w:lang w:eastAsia="lt-LT"/>
        </w:rPr>
        <w:t>ų</w:t>
      </w:r>
      <w:r w:rsidR="00102F33" w:rsidRPr="00753021">
        <w:rPr>
          <w:szCs w:val="24"/>
          <w:lang w:eastAsia="lt-LT"/>
        </w:rPr>
        <w:t xml:space="preserve"> nuo </w:t>
      </w:r>
      <w:r w:rsidR="00102F33" w:rsidRPr="00424EBE">
        <w:rPr>
          <w:szCs w:val="24"/>
          <w:lang w:eastAsia="lt-LT"/>
        </w:rPr>
        <w:t xml:space="preserve">Sutarties </w:t>
      </w:r>
      <w:r w:rsidRPr="000F7E67">
        <w:rPr>
          <w:szCs w:val="24"/>
          <w:lang w:eastAsia="lt-LT"/>
        </w:rPr>
        <w:t>43</w:t>
      </w:r>
      <w:r w:rsidR="00AE6971" w:rsidRPr="000F7E67">
        <w:rPr>
          <w:szCs w:val="24"/>
          <w:lang w:eastAsia="lt-LT"/>
        </w:rPr>
        <w:t>.7</w:t>
      </w:r>
      <w:r w:rsidR="00AE6971">
        <w:rPr>
          <w:szCs w:val="24"/>
          <w:lang w:eastAsia="lt-LT"/>
        </w:rPr>
        <w:t xml:space="preserve"> </w:t>
      </w:r>
      <w:r w:rsidR="00102F33" w:rsidRPr="00424EBE">
        <w:rPr>
          <w:szCs w:val="24"/>
          <w:lang w:eastAsia="lt-LT"/>
        </w:rPr>
        <w:t>papunktyje</w:t>
      </w:r>
      <w:r w:rsidR="00102F33" w:rsidRPr="00753021">
        <w:rPr>
          <w:szCs w:val="24"/>
          <w:lang w:eastAsia="lt-LT"/>
        </w:rPr>
        <w:t xml:space="preserve"> nurodyto pranešimo gavimo pateikti Užsakovui stat</w:t>
      </w:r>
      <w:r w:rsidR="00371D23">
        <w:rPr>
          <w:szCs w:val="24"/>
          <w:lang w:eastAsia="lt-LT"/>
        </w:rPr>
        <w:t>inio projektuotojo įsakymą dėl P</w:t>
      </w:r>
      <w:r w:rsidR="00102F33" w:rsidRPr="00753021">
        <w:rPr>
          <w:szCs w:val="24"/>
          <w:lang w:eastAsia="lt-LT"/>
        </w:rPr>
        <w:t>rojekto vykdymo priežiūros vadovo paskyrimo (</w:t>
      </w:r>
      <w:r w:rsidR="00AE6971">
        <w:rPr>
          <w:szCs w:val="24"/>
          <w:lang w:eastAsia="lt-LT"/>
        </w:rPr>
        <w:t>v</w:t>
      </w:r>
      <w:r w:rsidR="00102F33" w:rsidRPr="00753021">
        <w:rPr>
          <w:szCs w:val="24"/>
          <w:lang w:eastAsia="lt-LT"/>
        </w:rPr>
        <w:t>adovo varda</w:t>
      </w:r>
      <w:r w:rsidR="00AB2D4A">
        <w:rPr>
          <w:szCs w:val="24"/>
          <w:lang w:eastAsia="lt-LT"/>
        </w:rPr>
        <w:t>s, pavardė</w:t>
      </w:r>
      <w:r w:rsidR="00102F33" w:rsidRPr="00753021">
        <w:rPr>
          <w:szCs w:val="24"/>
          <w:lang w:eastAsia="lt-LT"/>
        </w:rPr>
        <w:t xml:space="preserve">, pareigos, dokumentų, suteikiančių teisę eiti atitinkamas pareigas, išdavimo, galiojimo datos ir numeriai),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kėjo pateikto statinio projektuotojo civilinės atsakomybės privalomojo draudimo liudijimo (poliso) bei draudimo įmokų sumokėjimo patvirtintas kopijas.</w:t>
      </w:r>
    </w:p>
    <w:p w14:paraId="4BE0764A" w14:textId="402B982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E6971">
        <w:rPr>
          <w:szCs w:val="24"/>
          <w:lang w:eastAsia="lt-LT"/>
        </w:rPr>
        <w:t>.</w:t>
      </w:r>
      <w:r w:rsidR="00AB2D4A">
        <w:rPr>
          <w:szCs w:val="24"/>
          <w:lang w:eastAsia="lt-LT"/>
        </w:rPr>
        <w:t xml:space="preserve"> </w:t>
      </w:r>
      <w:r w:rsidR="00102F33"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46BA5BC" w14:textId="211E8129" w:rsidR="00AB2D4A" w:rsidRP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5</w:t>
      </w:r>
      <w:r w:rsidR="00AB2D4A">
        <w:rPr>
          <w:szCs w:val="24"/>
          <w:lang w:eastAsia="lt-LT"/>
        </w:rPr>
        <w:t xml:space="preserve">. </w:t>
      </w:r>
      <w:r w:rsidR="00BA157F">
        <w:rPr>
          <w:color w:val="000000"/>
          <w:szCs w:val="24"/>
          <w:lang w:eastAsia="lt-LT"/>
        </w:rPr>
        <w:t>Paslaugų</w:t>
      </w:r>
      <w:r w:rsidR="00BA157F" w:rsidRPr="00753021">
        <w:rPr>
          <w:color w:val="000000" w:themeColor="text1"/>
          <w:szCs w:val="24"/>
          <w:lang w:eastAsia="lt-LT"/>
        </w:rPr>
        <w:t xml:space="preserve"> </w:t>
      </w:r>
      <w:r w:rsidR="00BA157F">
        <w:rPr>
          <w:color w:val="000000" w:themeColor="text1"/>
          <w:szCs w:val="24"/>
          <w:lang w:eastAsia="lt-LT"/>
        </w:rPr>
        <w:t>t</w:t>
      </w:r>
      <w:r w:rsidR="00102F33" w:rsidRPr="00753021">
        <w:rPr>
          <w:color w:val="000000" w:themeColor="text1"/>
          <w:szCs w:val="24"/>
          <w:lang w:eastAsia="lt-LT"/>
        </w:rPr>
        <w:t>eikėjas</w:t>
      </w:r>
      <w:r w:rsidR="00102F33">
        <w:rPr>
          <w:color w:val="000000" w:themeColor="text1"/>
          <w:szCs w:val="24"/>
          <w:lang w:eastAsia="lt-LT"/>
        </w:rPr>
        <w:t>,</w:t>
      </w:r>
      <w:r w:rsidR="00102F33" w:rsidRPr="00753021">
        <w:rPr>
          <w:color w:val="000000" w:themeColor="text1"/>
          <w:szCs w:val="24"/>
          <w:lang w:eastAsia="lt-LT"/>
        </w:rPr>
        <w:t xml:space="preserve"> likus ne mažiau kaip 10 (dešimčiai) dienų (ar per kitą, su Užsakovu suderintą terminą) iki Paslaugų, numatytų </w:t>
      </w:r>
      <w:r w:rsidR="00102F33" w:rsidRPr="00A53144">
        <w:rPr>
          <w:iCs/>
          <w:szCs w:val="24"/>
          <w:lang w:eastAsia="lt-LT"/>
        </w:rPr>
        <w:t xml:space="preserve">Sutarties </w:t>
      </w:r>
      <w:r w:rsidR="00F27407">
        <w:rPr>
          <w:iCs/>
          <w:szCs w:val="24"/>
          <w:lang w:eastAsia="lt-LT"/>
        </w:rPr>
        <w:t>1.</w:t>
      </w:r>
      <w:r w:rsidR="00F46FE0">
        <w:rPr>
          <w:iCs/>
          <w:szCs w:val="24"/>
          <w:lang w:eastAsia="lt-LT"/>
        </w:rPr>
        <w:t>8</w:t>
      </w:r>
      <w:r w:rsidR="00102F33" w:rsidRPr="00A53144">
        <w:rPr>
          <w:iCs/>
          <w:szCs w:val="24"/>
          <w:lang w:eastAsia="lt-LT"/>
        </w:rPr>
        <w:t xml:space="preserve"> papunktyje</w:t>
      </w:r>
      <w:r w:rsidR="00102F33" w:rsidRPr="00753021">
        <w:rPr>
          <w:color w:val="000000" w:themeColor="text1"/>
          <w:szCs w:val="24"/>
          <w:lang w:eastAsia="lt-LT"/>
        </w:rPr>
        <w:t>, teikimo termino pabaigos turi pateikti Užsakovui nauj</w:t>
      </w:r>
      <w:r w:rsidR="00102F33">
        <w:rPr>
          <w:color w:val="000000" w:themeColor="text1"/>
          <w:szCs w:val="24"/>
          <w:lang w:eastAsia="lt-LT"/>
        </w:rPr>
        <w:t>os laidos</w:t>
      </w:r>
      <w:r w:rsidR="00102F33" w:rsidRPr="00753021">
        <w:rPr>
          <w:color w:val="000000" w:themeColor="text1"/>
          <w:szCs w:val="24"/>
          <w:lang w:eastAsia="lt-LT"/>
        </w:rPr>
        <w:t xml:space="preserve"> </w:t>
      </w:r>
      <w:r w:rsidR="00371D23">
        <w:rPr>
          <w:color w:val="000000" w:themeColor="text1"/>
          <w:szCs w:val="24"/>
          <w:lang w:eastAsia="lt-LT"/>
        </w:rPr>
        <w:t>P</w:t>
      </w:r>
      <w:r w:rsidR="00102F33" w:rsidRPr="00753021">
        <w:rPr>
          <w:color w:val="000000" w:themeColor="text1"/>
          <w:szCs w:val="24"/>
          <w:lang w:eastAsia="lt-LT"/>
        </w:rPr>
        <w:t>rojektą, t. y. naujai pateiktą ir įformintą pagal visus atliktus Projekto keitimus projekto vykdymo priežiūros metu</w:t>
      </w:r>
      <w:r w:rsidR="00102F33" w:rsidRPr="00A53144">
        <w:rPr>
          <w:iCs/>
          <w:szCs w:val="24"/>
          <w:lang w:eastAsia="lt-LT"/>
        </w:rPr>
        <w:t>, atitinkantį techninėje specifikacijoje keliamus reikalavimus.</w:t>
      </w:r>
    </w:p>
    <w:p w14:paraId="071CBFCF" w14:textId="3E16FC93" w:rsidR="001160DC" w:rsidRDefault="00AB2D4A" w:rsidP="001160DC">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0F7E67">
        <w:rPr>
          <w:iCs/>
          <w:szCs w:val="24"/>
          <w:lang w:eastAsia="lt-LT"/>
        </w:rPr>
        <w:t>6</w:t>
      </w:r>
      <w:r>
        <w:rPr>
          <w:iCs/>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sidR="00102F33">
        <w:rPr>
          <w:szCs w:val="24"/>
          <w:lang w:eastAsia="lt-LT"/>
        </w:rPr>
        <w:t>,</w:t>
      </w:r>
      <w:r w:rsidR="00102F33" w:rsidRPr="00753021">
        <w:rPr>
          <w:szCs w:val="24"/>
          <w:lang w:eastAsia="lt-LT"/>
        </w:rPr>
        <w:t xml:space="preserve"> </w:t>
      </w:r>
      <w:r w:rsidR="00102F33" w:rsidRPr="000C047D">
        <w:rPr>
          <w:szCs w:val="24"/>
          <w:lang w:eastAsia="lt-LT"/>
        </w:rPr>
        <w:t>dalyvauti Projekto statybos dalyvių (projektuotojo, užsakovo, rangovo ir prižiūrėtojo) rengiamuose susirinkimuose</w:t>
      </w:r>
      <w:r w:rsidR="00102F33" w:rsidRPr="00753021">
        <w:rPr>
          <w:szCs w:val="24"/>
          <w:lang w:eastAsia="lt-LT"/>
        </w:rPr>
        <w:t>.</w:t>
      </w:r>
      <w:r w:rsidR="00102F33">
        <w:rPr>
          <w:szCs w:val="24"/>
          <w:lang w:eastAsia="lt-LT"/>
        </w:rPr>
        <w:t xml:space="preserve"> Esant poreikiui, </w:t>
      </w:r>
      <w:r w:rsidR="00BA157F">
        <w:rPr>
          <w:color w:val="000000"/>
          <w:szCs w:val="24"/>
          <w:lang w:eastAsia="lt-LT"/>
        </w:rPr>
        <w:t>Paslaugų</w:t>
      </w:r>
      <w:r w:rsidR="00BA157F">
        <w:rPr>
          <w:szCs w:val="24"/>
          <w:lang w:eastAsia="lt-LT"/>
        </w:rPr>
        <w:t xml:space="preserve"> t</w:t>
      </w:r>
      <w:r w:rsidR="00102F33">
        <w:rPr>
          <w:szCs w:val="24"/>
          <w:lang w:eastAsia="lt-LT"/>
        </w:rPr>
        <w:t>eikėjas gali inicijuoti Projekto statybos dalyvių susirinkimą, per protingą terminą informuodamas kitus statybos dalyvius.</w:t>
      </w:r>
    </w:p>
    <w:p w14:paraId="3F021FB6" w14:textId="4661E0BC"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BA157F">
        <w:rPr>
          <w:color w:val="000000"/>
          <w:szCs w:val="24"/>
          <w:lang w:eastAsia="lt-LT"/>
        </w:rPr>
        <w:t>Paslaugų</w:t>
      </w:r>
      <w:r w:rsidR="00BA157F">
        <w:rPr>
          <w:szCs w:val="24"/>
          <w:lang w:eastAsia="lt-LT"/>
        </w:rPr>
        <w:t xml:space="preserve"> t</w:t>
      </w:r>
      <w:r w:rsidR="00102F33">
        <w:rPr>
          <w:szCs w:val="24"/>
          <w:lang w:eastAsia="lt-LT"/>
        </w:rPr>
        <w:t xml:space="preserve">eikėjas Projekto vykdymo priežiūros metu įsipareigoja teikti argumentuotus atsakymus ir papildomą dokumentaciją į Projekto </w:t>
      </w:r>
      <w:r w:rsidR="00AB2D4A">
        <w:rPr>
          <w:szCs w:val="24"/>
          <w:lang w:eastAsia="lt-LT"/>
        </w:rPr>
        <w:t>ra</w:t>
      </w:r>
      <w:r w:rsidR="001160DC">
        <w:rPr>
          <w:szCs w:val="24"/>
          <w:lang w:eastAsia="lt-LT"/>
        </w:rPr>
        <w:t xml:space="preserve">ngovo ir Užsakovo paklausimus. </w:t>
      </w:r>
    </w:p>
    <w:p w14:paraId="7EDFE6A9" w14:textId="36BD752D"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8</w:t>
      </w:r>
      <w:r w:rsidR="00AB2D4A">
        <w:rPr>
          <w:szCs w:val="24"/>
          <w:lang w:eastAsia="lt-LT"/>
        </w:rPr>
        <w:t xml:space="preserve">. </w:t>
      </w:r>
      <w:r w:rsidR="00102F33" w:rsidRPr="00753021">
        <w:rPr>
          <w:szCs w:val="24"/>
          <w:lang w:eastAsia="lt-LT"/>
        </w:rPr>
        <w:t>Projekto vykdymo priežiūra priimama ir įvertinama vadovaujantis techniniu darbo projektu bei atsiskaitomu laikotarpiu įvykdytų darbų kokybe.</w:t>
      </w:r>
    </w:p>
    <w:p w14:paraId="01A74F38" w14:textId="1E1AFC71"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9</w:t>
      </w:r>
      <w:r w:rsidR="00AB2D4A">
        <w:rPr>
          <w:szCs w:val="24"/>
          <w:lang w:eastAsia="lt-LT"/>
        </w:rPr>
        <w:t xml:space="preserve">. </w:t>
      </w:r>
      <w:r w:rsidR="00102F33" w:rsidRPr="00753021">
        <w:rPr>
          <w:szCs w:val="24"/>
          <w:lang w:eastAsia="lt-LT"/>
        </w:rPr>
        <w:t xml:space="preserve">Užsakovas įsipareigoja priimti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Paslaugų rezultatus, </w:t>
      </w:r>
      <w:r w:rsidR="00102F33" w:rsidRPr="00753021">
        <w:rPr>
          <w:bCs/>
          <w:szCs w:val="24"/>
        </w:rPr>
        <w:t>atitinkančius</w:t>
      </w:r>
      <w:r w:rsidR="00102F33" w:rsidRPr="00753021">
        <w:rPr>
          <w:szCs w:val="24"/>
          <w:lang w:eastAsia="lt-LT"/>
        </w:rPr>
        <w:t xml:space="preserve"> </w:t>
      </w:r>
      <w:r w:rsidR="00102F33" w:rsidRPr="00753021">
        <w:rPr>
          <w:bCs/>
          <w:szCs w:val="24"/>
        </w:rPr>
        <w:t xml:space="preserve">technines specifikacijas, </w:t>
      </w:r>
      <w:r w:rsidR="00102F33" w:rsidRPr="00753021">
        <w:rPr>
          <w:szCs w:val="24"/>
          <w:lang w:eastAsia="lt-LT"/>
        </w:rPr>
        <w:t xml:space="preserve">projektavimo sąlygas, teritorijų planavimo dokumentus, galiojančių teisės aktų, </w:t>
      </w:r>
      <w:r w:rsidR="00102F33" w:rsidRPr="00753021">
        <w:rPr>
          <w:szCs w:val="24"/>
        </w:rPr>
        <w:t>taisyklių, standartų</w:t>
      </w:r>
      <w:r w:rsidR="00102F33" w:rsidRPr="00753021">
        <w:rPr>
          <w:bCs/>
          <w:szCs w:val="24"/>
        </w:rPr>
        <w:t xml:space="preserve"> reikalavimus</w:t>
      </w:r>
      <w:r w:rsidR="00102F33" w:rsidRPr="00753021">
        <w:rPr>
          <w:szCs w:val="24"/>
          <w:lang w:eastAsia="lt-LT"/>
        </w:rPr>
        <w:t>, šioje Sutartyje nustatyta tvarka ir terminais.</w:t>
      </w:r>
      <w:bookmarkStart w:id="20" w:name="_Ref99436956"/>
    </w:p>
    <w:p w14:paraId="25B0F289" w14:textId="4891C00D"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40</w:t>
      </w:r>
      <w:r w:rsidR="00AB2D4A">
        <w:rPr>
          <w:szCs w:val="24"/>
          <w:lang w:eastAsia="lt-LT"/>
        </w:rPr>
        <w:t xml:space="preserve">. </w:t>
      </w:r>
      <w:r w:rsidR="00102F33" w:rsidRPr="00753021">
        <w:rPr>
          <w:szCs w:val="24"/>
          <w:lang w:eastAsia="lt-LT"/>
        </w:rPr>
        <w:t xml:space="preserve">Paslaugų rezultatus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kėjas perduoda Užsakovui, o Užsakovas priima</w:t>
      </w:r>
      <w:r w:rsidR="00102F33">
        <w:rPr>
          <w:szCs w:val="24"/>
          <w:lang w:eastAsia="lt-LT"/>
        </w:rPr>
        <w:t>,</w:t>
      </w:r>
      <w:r w:rsidR="00102F33" w:rsidRPr="00753021">
        <w:rPr>
          <w:szCs w:val="24"/>
          <w:lang w:eastAsia="lt-LT"/>
        </w:rPr>
        <w:t xml:space="preserve"> pasirašydami suteiktų Paslaugų priėmimo-perdavimo aktą, kuriuo Užsakovas patvirtina priėmęs, 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 xml:space="preserve">kėjas –perdavęs suteiktų Paslaugų rezultatus. Užsakovas suteiktų Paslaugų priėmimo-perdavimo aktą per 5 (penkias) darbo dienas nuo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kreipimosi pasirašo arba raštu pateikia atsisakymo pasirašyti suteiktų Paslaugų priėmimo-perdavimo aktą priežastis ir nustato protingą terminą neatitikimams ir trūkumams pašalinti, nepratęsiant Sutarties </w:t>
      </w:r>
      <w:r w:rsidR="00AB2D4A" w:rsidRPr="00AE6971">
        <w:rPr>
          <w:szCs w:val="24"/>
          <w:lang w:eastAsia="lt-LT"/>
        </w:rPr>
        <w:t>1</w:t>
      </w:r>
      <w:r>
        <w:rPr>
          <w:szCs w:val="24"/>
          <w:lang w:eastAsia="lt-LT"/>
        </w:rPr>
        <w:t>6</w:t>
      </w:r>
      <w:r w:rsidR="00102F33" w:rsidRPr="00753021">
        <w:rPr>
          <w:szCs w:val="24"/>
          <w:lang w:eastAsia="lt-LT"/>
        </w:rPr>
        <w:t xml:space="preserve"> punkte nustatyto termino. Užsakovui Sutartyje nustatyta tvarka informavus apie atsisakymą pasirašyti suteiktų Paslaugų priėmimo-perdavimo aktą ir nurodžius priežastis,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neturi teisės vienašališkai pasirašyti suteiktų Paslaugų priėmimo-perdavimo akto ir privalo ištaisyti Užsakovo nurodytus neatitikimus ir trūkumus per Užsakovo nustatytą terminą.</w:t>
      </w:r>
      <w:bookmarkEnd w:id="20"/>
      <w:r w:rsidR="00102F33">
        <w:rPr>
          <w:szCs w:val="24"/>
          <w:lang w:eastAsia="lt-LT"/>
        </w:rPr>
        <w:t xml:space="preserve"> </w:t>
      </w:r>
      <w:r w:rsidR="00BA157F">
        <w:rPr>
          <w:color w:val="000000"/>
          <w:szCs w:val="24"/>
          <w:lang w:eastAsia="lt-LT"/>
        </w:rPr>
        <w:t>Paslaugų</w:t>
      </w:r>
      <w:r w:rsidR="00BA157F" w:rsidRPr="009B4D5E">
        <w:rPr>
          <w:szCs w:val="24"/>
          <w:lang w:eastAsia="lt-LT"/>
        </w:rPr>
        <w:t xml:space="preserve"> </w:t>
      </w:r>
      <w:r w:rsidR="00BA157F">
        <w:rPr>
          <w:szCs w:val="24"/>
          <w:lang w:eastAsia="lt-LT"/>
        </w:rPr>
        <w:t>t</w:t>
      </w:r>
      <w:r w:rsidR="00102F33" w:rsidRPr="009B4D5E">
        <w:rPr>
          <w:szCs w:val="24"/>
          <w:lang w:eastAsia="lt-LT"/>
        </w:rPr>
        <w:t>eikėjas įsipareigoja visą dokumentaciją, nurodytą</w:t>
      </w:r>
      <w:r w:rsidR="00102F33">
        <w:rPr>
          <w:szCs w:val="24"/>
          <w:lang w:eastAsia="lt-LT"/>
        </w:rPr>
        <w:t xml:space="preserve"> šiame</w:t>
      </w:r>
      <w:r w:rsidR="00102F33" w:rsidRPr="009B4D5E">
        <w:rPr>
          <w:szCs w:val="24"/>
          <w:lang w:eastAsia="lt-LT"/>
        </w:rPr>
        <w:t xml:space="preserve"> Sutarties punkte, teikti Užsakovui elektroniniu formatu, pasirašytą saugiu elektroniniu parašu.</w:t>
      </w:r>
    </w:p>
    <w:p w14:paraId="4D1954C3" w14:textId="1F830092"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w:t>
      </w:r>
      <w:r w:rsidR="000F7E67">
        <w:rPr>
          <w:szCs w:val="24"/>
        </w:rPr>
        <w:t>1</w:t>
      </w:r>
      <w:r w:rsidR="00AB2D4A">
        <w:rPr>
          <w:szCs w:val="24"/>
        </w:rPr>
        <w:t xml:space="preserve">. </w:t>
      </w:r>
      <w:r w:rsidR="00102F33" w:rsidRPr="00E55E89">
        <w:rPr>
          <w:szCs w:val="24"/>
          <w:lang w:eastAsia="lt-LT"/>
        </w:rPr>
        <w:t xml:space="preserve">Suteiktų Paslaugų priėmimo-perdavimo aktas nepasirašomas ir Paslaugos, nurodytos Sutarties </w:t>
      </w:r>
      <w:r w:rsidR="001409C3" w:rsidRPr="00E55E89">
        <w:rPr>
          <w:szCs w:val="24"/>
        </w:rPr>
        <w:t>1.1 – 1.</w:t>
      </w:r>
      <w:r w:rsidR="00F46FE0">
        <w:rPr>
          <w:szCs w:val="24"/>
        </w:rPr>
        <w:t>6</w:t>
      </w:r>
      <w:r w:rsidR="00102F33" w:rsidRPr="00E55E89">
        <w:rPr>
          <w:szCs w:val="24"/>
        </w:rPr>
        <w:t xml:space="preserve"> papunkčiuose</w:t>
      </w:r>
      <w:r w:rsidR="00102F33" w:rsidRPr="00E55E89">
        <w:rPr>
          <w:szCs w:val="24"/>
          <w:lang w:eastAsia="lt-LT"/>
        </w:rPr>
        <w:t xml:space="preserve">, laikomos nesuteiktomis tol, kol nėra gautas </w:t>
      </w:r>
      <w:r w:rsidR="00104288" w:rsidRPr="00E55E89">
        <w:rPr>
          <w:szCs w:val="24"/>
          <w:lang w:eastAsia="lt-LT"/>
        </w:rPr>
        <w:t>teigiamas ekspertizės aktas</w:t>
      </w:r>
      <w:r w:rsidR="00102F33" w:rsidRPr="00E55E89">
        <w:rPr>
          <w:iCs/>
          <w:szCs w:val="24"/>
        </w:rPr>
        <w:t>.</w:t>
      </w:r>
    </w:p>
    <w:p w14:paraId="14436F42" w14:textId="59EF6B36" w:rsidR="00102F33" w:rsidRPr="00753021"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42</w:t>
      </w:r>
      <w:r w:rsidR="00AB2D4A">
        <w:rPr>
          <w:szCs w:val="24"/>
          <w:lang w:eastAsia="lt-LT"/>
        </w:rPr>
        <w:t xml:space="preserve">. </w:t>
      </w:r>
      <w:r w:rsidR="00102F33" w:rsidRPr="00753021">
        <w:rPr>
          <w:szCs w:val="24"/>
        </w:rPr>
        <w:t>Suteiktų Paslaugų priėmimo</w:t>
      </w:r>
      <w:r w:rsidR="00102F33" w:rsidRPr="00753021">
        <w:rPr>
          <w:szCs w:val="24"/>
          <w:lang w:eastAsia="lt-LT"/>
        </w:rPr>
        <w:t xml:space="preserve">-perdavimo akto pasirašymas neatleidžia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nuo atsakomybės už nekokybiškai suteiktas Paslaugas ir pareigos </w:t>
      </w:r>
      <w:r w:rsidR="00102F33"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12056671" w:rsidR="00AB2D4A" w:rsidRDefault="000F7E67" w:rsidP="00AB2D4A">
      <w:pPr>
        <w:tabs>
          <w:tab w:val="left" w:pos="993"/>
        </w:tabs>
        <w:suppressAutoHyphens/>
        <w:autoSpaceDE w:val="0"/>
        <w:autoSpaceDN w:val="0"/>
        <w:adjustRightInd w:val="0"/>
        <w:ind w:left="568"/>
        <w:jc w:val="both"/>
        <w:rPr>
          <w:b/>
          <w:color w:val="000000"/>
          <w:szCs w:val="24"/>
        </w:rPr>
      </w:pPr>
      <w:r>
        <w:rPr>
          <w:b/>
          <w:color w:val="000000"/>
          <w:szCs w:val="24"/>
        </w:rPr>
        <w:t>43</w:t>
      </w:r>
      <w:r w:rsidR="008367FB" w:rsidRPr="00D4446A">
        <w:rPr>
          <w:b/>
          <w:color w:val="000000"/>
          <w:szCs w:val="24"/>
        </w:rPr>
        <w:t>. Užsakovas įsipareigoja:</w:t>
      </w:r>
    </w:p>
    <w:p w14:paraId="0B667166" w14:textId="5C0D5E26" w:rsidR="00AB2D4A" w:rsidRDefault="000F7E67" w:rsidP="00AB2D4A">
      <w:pPr>
        <w:tabs>
          <w:tab w:val="left" w:pos="993"/>
        </w:tabs>
        <w:suppressAutoHyphens/>
        <w:autoSpaceDE w:val="0"/>
        <w:autoSpaceDN w:val="0"/>
        <w:adjustRightInd w:val="0"/>
        <w:ind w:firstLine="568"/>
        <w:jc w:val="both"/>
        <w:rPr>
          <w:iCs/>
          <w:szCs w:val="24"/>
          <w:lang w:eastAsia="lt-LT"/>
        </w:rPr>
      </w:pPr>
      <w:r>
        <w:rPr>
          <w:color w:val="000000"/>
          <w:szCs w:val="24"/>
        </w:rPr>
        <w:t>43</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1"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1"/>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Projekto viešinimo procedūrų, dėl statybą leidžiančio dokumento gavimo, dėl kitų veiksmų, reikalin</w:t>
      </w:r>
      <w:r w:rsidR="00AB2D4A">
        <w:rPr>
          <w:iCs/>
          <w:szCs w:val="24"/>
          <w:lang w:eastAsia="lt-LT"/>
        </w:rPr>
        <w:t>gų Sutarčiai įvykdyti, atlikimo;</w:t>
      </w:r>
    </w:p>
    <w:p w14:paraId="772D62B4" w14:textId="35E5DD0E" w:rsidR="001561C8" w:rsidRPr="00AB2D4A" w:rsidRDefault="000F7E67" w:rsidP="00AB2D4A">
      <w:pPr>
        <w:tabs>
          <w:tab w:val="left" w:pos="993"/>
        </w:tabs>
        <w:suppressAutoHyphens/>
        <w:autoSpaceDE w:val="0"/>
        <w:autoSpaceDN w:val="0"/>
        <w:adjustRightInd w:val="0"/>
        <w:ind w:firstLine="568"/>
        <w:jc w:val="both"/>
        <w:rPr>
          <w:b/>
          <w:szCs w:val="24"/>
        </w:rPr>
      </w:pPr>
      <w:r>
        <w:rPr>
          <w:iCs/>
          <w:szCs w:val="24"/>
          <w:lang w:eastAsia="lt-LT"/>
        </w:rPr>
        <w:t>43</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0E8A17A8"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1BA6D1A1"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4</w:t>
      </w:r>
      <w:r w:rsidR="00977327">
        <w:rPr>
          <w:szCs w:val="24"/>
        </w:rPr>
        <w:t>. bendradarbiauti su Paslaugų teikėju vykdant Sutartį;</w:t>
      </w:r>
    </w:p>
    <w:p w14:paraId="1B620029" w14:textId="3C5F5313"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78B89C12"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3C4AB210"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r w:rsidR="00F2473E">
        <w:rPr>
          <w:szCs w:val="24"/>
          <w:lang w:eastAsia="lt-LT"/>
        </w:rPr>
        <w:t>.</w:t>
      </w:r>
    </w:p>
    <w:p w14:paraId="1B033780" w14:textId="2E4C0054" w:rsidR="008367FB" w:rsidRPr="00D4446A" w:rsidRDefault="000F7E67" w:rsidP="008367FB">
      <w:pPr>
        <w:tabs>
          <w:tab w:val="left" w:pos="993"/>
        </w:tabs>
        <w:suppressAutoHyphens/>
        <w:autoSpaceDE w:val="0"/>
        <w:autoSpaceDN w:val="0"/>
        <w:adjustRightInd w:val="0"/>
        <w:ind w:left="568"/>
        <w:jc w:val="both"/>
        <w:rPr>
          <w:b/>
          <w:szCs w:val="24"/>
        </w:rPr>
      </w:pPr>
      <w:r>
        <w:rPr>
          <w:b/>
          <w:szCs w:val="24"/>
        </w:rPr>
        <w:t>44</w:t>
      </w:r>
      <w:r w:rsidR="008367FB">
        <w:rPr>
          <w:b/>
          <w:szCs w:val="24"/>
        </w:rPr>
        <w:t>.</w:t>
      </w:r>
      <w:r w:rsidR="008367FB" w:rsidRPr="00D4446A">
        <w:rPr>
          <w:b/>
          <w:szCs w:val="24"/>
        </w:rPr>
        <w:t xml:space="preserve"> Užsakovas turi teisę:</w:t>
      </w:r>
    </w:p>
    <w:p w14:paraId="6574E4FE" w14:textId="0C2167B3" w:rsidR="008367FB" w:rsidRDefault="000F7E67" w:rsidP="008367FB">
      <w:pPr>
        <w:tabs>
          <w:tab w:val="left" w:pos="993"/>
        </w:tabs>
        <w:suppressAutoHyphens/>
        <w:autoSpaceDE w:val="0"/>
        <w:autoSpaceDN w:val="0"/>
        <w:adjustRightInd w:val="0"/>
        <w:ind w:firstLine="567"/>
        <w:jc w:val="both"/>
        <w:rPr>
          <w:szCs w:val="24"/>
        </w:rPr>
      </w:pPr>
      <w:r>
        <w:rPr>
          <w:szCs w:val="24"/>
        </w:rPr>
        <w:t>44</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10B75912" w:rsidR="00977327" w:rsidRDefault="000F7E67" w:rsidP="008367FB">
      <w:pPr>
        <w:tabs>
          <w:tab w:val="left" w:pos="993"/>
        </w:tabs>
        <w:suppressAutoHyphens/>
        <w:autoSpaceDE w:val="0"/>
        <w:autoSpaceDN w:val="0"/>
        <w:adjustRightInd w:val="0"/>
        <w:ind w:firstLine="567"/>
        <w:jc w:val="both"/>
        <w:rPr>
          <w:szCs w:val="24"/>
        </w:rPr>
      </w:pPr>
      <w:r>
        <w:rPr>
          <w:szCs w:val="24"/>
        </w:rPr>
        <w:t>44</w:t>
      </w:r>
      <w:r w:rsidR="00977327">
        <w:rPr>
          <w:szCs w:val="24"/>
        </w:rPr>
        <w:t xml:space="preserve">.2. </w:t>
      </w:r>
      <w:bookmarkStart w:id="22" w:name="_Hlk185442849"/>
      <w:r w:rsidR="00977327">
        <w:rPr>
          <w:szCs w:val="24"/>
        </w:rPr>
        <w:t>organizuoti Užsakovo ir Paslaugų teikėjo susitikimus Sutarties vykdymui aptarti;</w:t>
      </w:r>
      <w:bookmarkEnd w:id="22"/>
    </w:p>
    <w:p w14:paraId="44595309" w14:textId="745E9DF1" w:rsidR="00784A68" w:rsidRDefault="000F7E67" w:rsidP="00784A68">
      <w:pPr>
        <w:tabs>
          <w:tab w:val="left" w:pos="993"/>
        </w:tabs>
        <w:suppressAutoHyphens/>
        <w:autoSpaceDE w:val="0"/>
        <w:autoSpaceDN w:val="0"/>
        <w:adjustRightInd w:val="0"/>
        <w:ind w:firstLine="567"/>
        <w:jc w:val="both"/>
        <w:rPr>
          <w:szCs w:val="24"/>
        </w:rPr>
      </w:pPr>
      <w:r>
        <w:rPr>
          <w:szCs w:val="24"/>
        </w:rPr>
        <w:t>44</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17C40CEA" w:rsidR="00784A68" w:rsidRPr="00753021" w:rsidRDefault="000F7E67" w:rsidP="00784A68">
      <w:pPr>
        <w:tabs>
          <w:tab w:val="left" w:pos="993"/>
        </w:tabs>
        <w:suppressAutoHyphens/>
        <w:autoSpaceDE w:val="0"/>
        <w:autoSpaceDN w:val="0"/>
        <w:adjustRightInd w:val="0"/>
        <w:ind w:firstLine="567"/>
        <w:jc w:val="both"/>
        <w:rPr>
          <w:szCs w:val="24"/>
        </w:rPr>
      </w:pPr>
      <w:r>
        <w:rPr>
          <w:szCs w:val="24"/>
        </w:rPr>
        <w:t>44</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1C0E50DB" w:rsidR="008367FB" w:rsidRPr="00D4446A" w:rsidRDefault="000F7E67" w:rsidP="008367FB">
      <w:pPr>
        <w:tabs>
          <w:tab w:val="left" w:pos="993"/>
        </w:tabs>
        <w:suppressAutoHyphens/>
        <w:autoSpaceDE w:val="0"/>
        <w:autoSpaceDN w:val="0"/>
        <w:adjustRightInd w:val="0"/>
        <w:ind w:firstLine="567"/>
        <w:jc w:val="both"/>
        <w:rPr>
          <w:szCs w:val="24"/>
        </w:rPr>
      </w:pPr>
      <w:r>
        <w:rPr>
          <w:szCs w:val="24"/>
        </w:rPr>
        <w:t>44</w:t>
      </w:r>
      <w:r w:rsidR="00AE6971" w:rsidRPr="00AE6971">
        <w:rPr>
          <w:szCs w:val="24"/>
        </w:rPr>
        <w:t xml:space="preserve">.5.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27B21A1A" w:rsidR="008367FB" w:rsidRDefault="00BA157F" w:rsidP="008367FB">
      <w:pPr>
        <w:tabs>
          <w:tab w:val="left" w:pos="993"/>
        </w:tabs>
        <w:ind w:firstLine="567"/>
        <w:jc w:val="both"/>
        <w:rPr>
          <w:b/>
          <w:szCs w:val="24"/>
        </w:rPr>
      </w:pPr>
      <w:r>
        <w:rPr>
          <w:b/>
          <w:szCs w:val="24"/>
        </w:rPr>
        <w:t>4</w:t>
      </w:r>
      <w:r w:rsidR="000F7E67">
        <w:rPr>
          <w:b/>
          <w:szCs w:val="24"/>
        </w:rPr>
        <w:t>5</w:t>
      </w:r>
      <w:r w:rsidR="008367FB" w:rsidRPr="00D4446A">
        <w:rPr>
          <w:b/>
          <w:szCs w:val="24"/>
        </w:rPr>
        <w:t>.  Paslaugų teikėjas įsipareigoja:</w:t>
      </w:r>
    </w:p>
    <w:p w14:paraId="71A5ACB3" w14:textId="049212DF" w:rsidR="00D13B26" w:rsidRDefault="00D13B26" w:rsidP="00D13B26">
      <w:pPr>
        <w:tabs>
          <w:tab w:val="center" w:pos="9072"/>
        </w:tabs>
        <w:ind w:firstLine="567"/>
        <w:jc w:val="both"/>
        <w:rPr>
          <w:szCs w:val="24"/>
        </w:rPr>
      </w:pPr>
      <w:r w:rsidRPr="00D13B26">
        <w:rPr>
          <w:szCs w:val="24"/>
        </w:rPr>
        <w:t>4</w:t>
      </w:r>
      <w:r w:rsidR="000F7E67">
        <w:rPr>
          <w:szCs w:val="24"/>
        </w:rPr>
        <w:t>5</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2C2B1DBC" w:rsidR="00D13B26" w:rsidRDefault="00D13B26" w:rsidP="00D13B26">
      <w:pPr>
        <w:tabs>
          <w:tab w:val="center" w:pos="9072"/>
        </w:tabs>
        <w:ind w:firstLine="567"/>
        <w:jc w:val="both"/>
        <w:rPr>
          <w:szCs w:val="24"/>
        </w:rPr>
      </w:pPr>
      <w:r>
        <w:rPr>
          <w:szCs w:val="24"/>
        </w:rPr>
        <w:t>4</w:t>
      </w:r>
      <w:r w:rsidR="000F7E67">
        <w:rPr>
          <w:szCs w:val="24"/>
        </w:rPr>
        <w:t>5</w:t>
      </w:r>
      <w:r>
        <w:rPr>
          <w:szCs w:val="24"/>
        </w:rPr>
        <w:t>.2. suteikti P</w:t>
      </w:r>
      <w:r w:rsidRPr="003B50D0">
        <w:rPr>
          <w:szCs w:val="24"/>
        </w:rPr>
        <w:t xml:space="preserve">aslaugas sutartyje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1D451DAF" w:rsidR="00396332" w:rsidRDefault="000F7E67" w:rsidP="00396332">
      <w:pPr>
        <w:tabs>
          <w:tab w:val="center" w:pos="9072"/>
        </w:tabs>
        <w:ind w:firstLine="567"/>
        <w:jc w:val="both"/>
        <w:rPr>
          <w:szCs w:val="24"/>
        </w:rPr>
      </w:pPr>
      <w:r>
        <w:rPr>
          <w:szCs w:val="24"/>
        </w:rPr>
        <w:t>45</w:t>
      </w:r>
      <w:r w:rsidR="00D13B26">
        <w:rPr>
          <w:szCs w:val="24"/>
        </w:rPr>
        <w:t xml:space="preserve">.3. </w:t>
      </w:r>
      <w:r w:rsidR="00D13B26" w:rsidRPr="00753021">
        <w:rPr>
          <w:szCs w:val="24"/>
          <w:lang w:eastAsia="lt-LT"/>
        </w:rPr>
        <w:t>ne vėliau kaip per 5 (penkias) darbo dienas nuo Sutarties įsigaliojimo</w:t>
      </w:r>
      <w:r w:rsidR="004F60E3">
        <w:rPr>
          <w:szCs w:val="24"/>
          <w:lang w:eastAsia="lt-LT"/>
        </w:rPr>
        <w:t xml:space="preserve"> </w:t>
      </w:r>
      <w:r w:rsidR="00D13B26" w:rsidRPr="00753021">
        <w:rPr>
          <w:szCs w:val="24"/>
          <w:lang w:eastAsia="lt-LT"/>
        </w:rPr>
        <w:t xml:space="preserve">paskirti </w:t>
      </w:r>
      <w:r w:rsidR="00881ABA">
        <w:rPr>
          <w:szCs w:val="24"/>
          <w:lang w:eastAsia="lt-LT"/>
        </w:rPr>
        <w:t>Paslaugų t</w:t>
      </w:r>
      <w:r w:rsidR="00396332">
        <w:rPr>
          <w:szCs w:val="24"/>
          <w:lang w:eastAsia="lt-LT"/>
        </w:rPr>
        <w:t>eikėjo pasiūlyme nurodytus</w:t>
      </w:r>
      <w:r w:rsidR="00396332" w:rsidRPr="00753021">
        <w:rPr>
          <w:szCs w:val="24"/>
          <w:lang w:eastAsia="lt-LT"/>
        </w:rPr>
        <w:t xml:space="preserve"> </w:t>
      </w:r>
      <w:r w:rsidR="00396332">
        <w:rPr>
          <w:szCs w:val="24"/>
          <w:lang w:eastAsia="lt-LT"/>
        </w:rPr>
        <w:t xml:space="preserve">statinio projekto vadovą ir </w:t>
      </w:r>
      <w:r w:rsidR="00104288">
        <w:rPr>
          <w:szCs w:val="24"/>
          <w:lang w:eastAsia="lt-LT"/>
        </w:rPr>
        <w:t>statinio projekto dalies vadovą</w:t>
      </w:r>
      <w:r w:rsidR="00396332">
        <w:rPr>
          <w:szCs w:val="24"/>
          <w:lang w:eastAsia="lt-LT"/>
        </w:rPr>
        <w:t>,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7D73C7C9" w:rsidR="00396332" w:rsidRDefault="000F7E67" w:rsidP="00396332">
      <w:pPr>
        <w:tabs>
          <w:tab w:val="center" w:pos="9072"/>
        </w:tabs>
        <w:ind w:firstLine="567"/>
        <w:jc w:val="both"/>
        <w:rPr>
          <w:szCs w:val="24"/>
        </w:rPr>
      </w:pPr>
      <w:r>
        <w:rPr>
          <w:szCs w:val="24"/>
        </w:rPr>
        <w:t>45</w:t>
      </w:r>
      <w:r w:rsidR="00396332">
        <w:rPr>
          <w:szCs w:val="24"/>
        </w:rPr>
        <w:t xml:space="preserve">.4. </w:t>
      </w:r>
      <w:bookmarkStart w:id="23" w:name="_Hlk507495355"/>
      <w:r w:rsidR="00396332" w:rsidRPr="00753021">
        <w:rPr>
          <w:szCs w:val="24"/>
        </w:rPr>
        <w:t>raštu nedelsiant informuoti (įspėti) Užsakovą apie aplinkybes, kurios trukdo tinkamai ir laiku vykdyti Sutartį</w:t>
      </w:r>
      <w:bookmarkEnd w:id="23"/>
      <w:r w:rsidR="00396332" w:rsidRPr="00753021">
        <w:rPr>
          <w:szCs w:val="24"/>
        </w:rPr>
        <w:t xml:space="preserve">, ir ne vėliau kaip per 20 (dvidešimt) darbo dienų nuo aplinkybių atsiradimo pateikti dokumentus, pagrindžiančius </w:t>
      </w:r>
      <w:r w:rsidR="00AE6971">
        <w:rPr>
          <w:szCs w:val="24"/>
        </w:rPr>
        <w:t>Paslaugų t</w:t>
      </w:r>
      <w:r w:rsidR="00396332" w:rsidRPr="00753021">
        <w:rPr>
          <w:szCs w:val="24"/>
        </w:rPr>
        <w:t>eikėjo nurodytas aplinkybes;</w:t>
      </w:r>
      <w:bookmarkStart w:id="24" w:name="_Ref456096851"/>
    </w:p>
    <w:p w14:paraId="3CDEAFD8" w14:textId="7A5BF8C7" w:rsidR="00396332" w:rsidRDefault="000F7E67" w:rsidP="00396332">
      <w:pPr>
        <w:tabs>
          <w:tab w:val="center" w:pos="9072"/>
        </w:tabs>
        <w:ind w:firstLine="567"/>
        <w:jc w:val="both"/>
        <w:rPr>
          <w:bCs/>
          <w:szCs w:val="24"/>
          <w:lang w:eastAsia="lt-LT"/>
        </w:rPr>
      </w:pPr>
      <w:r>
        <w:rPr>
          <w:szCs w:val="24"/>
        </w:rPr>
        <w:t>45</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4"/>
    </w:p>
    <w:p w14:paraId="207E5DEB" w14:textId="3A2AC1D5" w:rsidR="00396332" w:rsidRDefault="00396332" w:rsidP="00396332">
      <w:pPr>
        <w:tabs>
          <w:tab w:val="center" w:pos="9072"/>
        </w:tabs>
        <w:ind w:firstLine="567"/>
        <w:jc w:val="both"/>
        <w:rPr>
          <w:szCs w:val="24"/>
        </w:rPr>
      </w:pPr>
      <w:r>
        <w:rPr>
          <w:bCs/>
          <w:szCs w:val="24"/>
          <w:lang w:eastAsia="lt-LT"/>
        </w:rPr>
        <w:t>4</w:t>
      </w:r>
      <w:r w:rsidR="000F7E67">
        <w:rPr>
          <w:bCs/>
          <w:szCs w:val="24"/>
          <w:lang w:eastAsia="lt-LT"/>
        </w:rPr>
        <w:t>5</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0309B3B2" w:rsidR="00396332" w:rsidRDefault="000F7E67" w:rsidP="00396332">
      <w:pPr>
        <w:tabs>
          <w:tab w:val="center" w:pos="9072"/>
        </w:tabs>
        <w:ind w:firstLine="567"/>
        <w:jc w:val="both"/>
        <w:rPr>
          <w:szCs w:val="24"/>
        </w:rPr>
      </w:pPr>
      <w:r>
        <w:rPr>
          <w:szCs w:val="24"/>
        </w:rPr>
        <w:t>45</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5" w:name="_Ref456096881"/>
    </w:p>
    <w:p w14:paraId="0461C217" w14:textId="336F424F" w:rsidR="00396332" w:rsidRDefault="000F7E67" w:rsidP="00396332">
      <w:pPr>
        <w:tabs>
          <w:tab w:val="center" w:pos="9072"/>
        </w:tabs>
        <w:ind w:firstLine="567"/>
        <w:jc w:val="both"/>
        <w:rPr>
          <w:szCs w:val="24"/>
          <w:lang w:eastAsia="lt-LT"/>
        </w:rPr>
      </w:pPr>
      <w:r>
        <w:rPr>
          <w:szCs w:val="24"/>
        </w:rPr>
        <w:t>45</w:t>
      </w:r>
      <w:r w:rsidR="00396332">
        <w:rPr>
          <w:szCs w:val="24"/>
        </w:rPr>
        <w:t xml:space="preserve">.8. </w:t>
      </w:r>
      <w:r w:rsidR="00396332" w:rsidRPr="00753021">
        <w:rPr>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25"/>
    </w:p>
    <w:p w14:paraId="7930502B" w14:textId="3C15A6CB" w:rsidR="00396332" w:rsidRDefault="004F60E3" w:rsidP="00396332">
      <w:pPr>
        <w:tabs>
          <w:tab w:val="center" w:pos="9072"/>
        </w:tabs>
        <w:ind w:firstLine="567"/>
        <w:jc w:val="both"/>
        <w:rPr>
          <w:szCs w:val="24"/>
          <w:lang w:eastAsia="lt-LT"/>
        </w:rPr>
      </w:pPr>
      <w:r>
        <w:rPr>
          <w:szCs w:val="24"/>
          <w:lang w:eastAsia="lt-LT"/>
        </w:rPr>
        <w:t>45</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36FD7EB4" w14:textId="30C216AF" w:rsidR="00396332" w:rsidRDefault="004F60E3" w:rsidP="00396332">
      <w:pPr>
        <w:tabs>
          <w:tab w:val="center" w:pos="9072"/>
        </w:tabs>
        <w:ind w:firstLine="567"/>
        <w:jc w:val="both"/>
        <w:rPr>
          <w:szCs w:val="24"/>
        </w:rPr>
      </w:pPr>
      <w:r>
        <w:rPr>
          <w:szCs w:val="24"/>
          <w:lang w:eastAsia="lt-LT"/>
        </w:rPr>
        <w:t>45</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11382D34" w:rsidR="00396332" w:rsidRDefault="004F60E3" w:rsidP="00396332">
      <w:pPr>
        <w:tabs>
          <w:tab w:val="center" w:pos="9072"/>
        </w:tabs>
        <w:ind w:firstLine="567"/>
        <w:jc w:val="both"/>
        <w:rPr>
          <w:szCs w:val="24"/>
        </w:rPr>
      </w:pPr>
      <w:r>
        <w:rPr>
          <w:szCs w:val="24"/>
        </w:rPr>
        <w:t>45</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0301C130" w:rsidR="00396332" w:rsidRDefault="004F60E3" w:rsidP="00396332">
      <w:pPr>
        <w:tabs>
          <w:tab w:val="center" w:pos="9072"/>
        </w:tabs>
        <w:ind w:firstLine="567"/>
        <w:jc w:val="both"/>
        <w:rPr>
          <w:szCs w:val="24"/>
        </w:rPr>
      </w:pPr>
      <w:r>
        <w:rPr>
          <w:szCs w:val="24"/>
        </w:rPr>
        <w:t>45</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sidR="002C6439">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18799456" w:rsidR="004F28F6" w:rsidRPr="00AB753F" w:rsidRDefault="004F60E3" w:rsidP="00AB753F">
      <w:pPr>
        <w:pStyle w:val="Sraopastraipa"/>
        <w:tabs>
          <w:tab w:val="left" w:pos="993"/>
        </w:tabs>
        <w:suppressAutoHyphens/>
        <w:autoSpaceDE w:val="0"/>
        <w:autoSpaceDN w:val="0"/>
        <w:adjustRightInd w:val="0"/>
        <w:ind w:left="0" w:firstLine="567"/>
        <w:jc w:val="both"/>
        <w:rPr>
          <w:szCs w:val="24"/>
          <w:lang w:eastAsia="lt-LT"/>
        </w:rPr>
      </w:pPr>
      <w:r>
        <w:rPr>
          <w:szCs w:val="24"/>
        </w:rPr>
        <w:t>45</w:t>
      </w:r>
      <w:r w:rsidR="00AF7F28">
        <w:rPr>
          <w:szCs w:val="24"/>
        </w:rPr>
        <w:t>.13.</w:t>
      </w:r>
      <w:r w:rsidR="0021294F">
        <w:rPr>
          <w:szCs w:val="24"/>
        </w:rPr>
        <w:t xml:space="preserve"> </w:t>
      </w:r>
      <w:r w:rsidR="0021294F" w:rsidRPr="004F60E3">
        <w:rPr>
          <w:szCs w:val="24"/>
        </w:rPr>
        <w:t xml:space="preserve">teikti paslaugas </w:t>
      </w:r>
      <w:r w:rsidR="0021294F" w:rsidRPr="004F60E3">
        <w:rPr>
          <w:color w:val="000000"/>
          <w:kern w:val="2"/>
          <w:szCs w:val="24"/>
          <w:shd w:val="clear" w:color="auto" w:fill="FFFFFF"/>
        </w:rPr>
        <w:t xml:space="preserve">vadovaujantis </w:t>
      </w:r>
      <w:r w:rsidR="0021294F" w:rsidRPr="004F60E3">
        <w:rPr>
          <w:color w:val="000000"/>
          <w:kern w:val="2"/>
          <w:szCs w:val="24"/>
        </w:rPr>
        <w:t xml:space="preserve">Aplinkos apsaugos kriterijų taikymo, vykdant žaliuosius pirkimus, tvarkos aprašo, patvirtinto 2011 m. birželio 28 d. įsakymu </w:t>
      </w:r>
      <w:r w:rsidR="0021294F" w:rsidRPr="004F60E3">
        <w:rPr>
          <w:color w:val="000000"/>
          <w:kern w:val="2"/>
          <w:szCs w:val="24"/>
          <w:lang w:val="en-US"/>
        </w:rPr>
        <w:t>D1-508</w:t>
      </w:r>
      <w:r w:rsidR="0021294F" w:rsidRPr="004F60E3">
        <w:rPr>
          <w:color w:val="000000"/>
          <w:kern w:val="2"/>
          <w:szCs w:val="24"/>
          <w:shd w:val="clear" w:color="auto" w:fill="FFFFFF"/>
        </w:rPr>
        <w:t xml:space="preserve"> „Dėl Aplinkos apsaugos kriterijų taikymo, vykdant žaliuosius pirkimus, tvarkos aprašo patvirtinimo“ (aktuali redakcija) </w:t>
      </w:r>
      <w:r w:rsidR="0021294F" w:rsidRPr="004F60E3">
        <w:rPr>
          <w:kern w:val="2"/>
          <w:szCs w:val="24"/>
          <w:shd w:val="clear" w:color="auto" w:fill="FFFFFF"/>
        </w:rPr>
        <w:t xml:space="preserve">4.1 </w:t>
      </w:r>
      <w:r w:rsidR="0021294F" w:rsidRPr="004F60E3">
        <w:rPr>
          <w:color w:val="000000"/>
          <w:kern w:val="2"/>
          <w:szCs w:val="24"/>
          <w:shd w:val="clear" w:color="auto" w:fill="FFFFFF"/>
        </w:rPr>
        <w:t>papunkčiu</w:t>
      </w:r>
      <w:r w:rsidR="00C62428" w:rsidRPr="004F60E3">
        <w:rPr>
          <w:color w:val="000000"/>
          <w:kern w:val="2"/>
          <w:szCs w:val="24"/>
          <w:shd w:val="clear" w:color="auto" w:fill="FFFFFF"/>
        </w:rPr>
        <w:t xml:space="preserve"> (toliau – Tvarkos aprašas)</w:t>
      </w:r>
      <w:r w:rsidR="0021294F" w:rsidRPr="004F60E3">
        <w:rPr>
          <w:color w:val="000000"/>
          <w:kern w:val="2"/>
          <w:szCs w:val="24"/>
          <w:shd w:val="clear" w:color="auto" w:fill="FFFFFF"/>
        </w:rPr>
        <w:t>.</w:t>
      </w:r>
      <w:r w:rsidR="0021294F" w:rsidRPr="004F60E3">
        <w:t xml:space="preserve"> </w:t>
      </w:r>
      <w:r w:rsidR="00C62428" w:rsidRPr="004F60E3">
        <w:t>Paslaugos turi atitikti</w:t>
      </w:r>
      <w:r w:rsidR="0021294F" w:rsidRPr="004F60E3">
        <w:t xml:space="preserve"> visus patvirtintus minimalius aplinkos apsaugos kriterijus, n</w:t>
      </w:r>
      <w:r w:rsidR="00C62428" w:rsidRPr="004F60E3">
        <w:t xml:space="preserve">urodytus </w:t>
      </w:r>
      <w:r w:rsidR="00AB753F" w:rsidRPr="004F60E3">
        <w:rPr>
          <w:iCs/>
          <w:szCs w:val="24"/>
          <w:lang w:eastAsia="lt-LT"/>
        </w:rPr>
        <w:t xml:space="preserve">Tvarkos aprašo XVII skyriuje „Kelių projektavimo paslaugos ir statybos darbai, kelio elementai“ </w:t>
      </w:r>
      <w:r w:rsidR="008338C1" w:rsidRPr="004F60E3">
        <w:rPr>
          <w:iCs/>
          <w:szCs w:val="24"/>
          <w:lang w:eastAsia="lt-LT"/>
        </w:rPr>
        <w:t xml:space="preserve">26.2.1 ir 26.2.3 papunkčiuose </w:t>
      </w:r>
      <w:r w:rsidR="00F46FE0">
        <w:rPr>
          <w:iCs/>
          <w:szCs w:val="24"/>
          <w:lang w:eastAsia="lt-LT"/>
        </w:rPr>
        <w:t>bei</w:t>
      </w:r>
      <w:r w:rsidR="00F46FE0" w:rsidRPr="004F60E3">
        <w:rPr>
          <w:iCs/>
          <w:szCs w:val="24"/>
          <w:lang w:eastAsia="lt-LT"/>
        </w:rPr>
        <w:t xml:space="preserve"> </w:t>
      </w:r>
      <w:r w:rsidR="008338C1" w:rsidRPr="004F60E3">
        <w:rPr>
          <w:iCs/>
          <w:szCs w:val="24"/>
          <w:lang w:eastAsia="lt-LT"/>
        </w:rPr>
        <w:t>27</w:t>
      </w:r>
      <w:r w:rsidR="00F46FE0">
        <w:rPr>
          <w:iCs/>
          <w:szCs w:val="24"/>
          <w:lang w:eastAsia="lt-LT"/>
        </w:rPr>
        <w:t xml:space="preserve">.1 papunktyje ir </w:t>
      </w:r>
      <w:r w:rsidR="008338C1" w:rsidRPr="004F60E3">
        <w:rPr>
          <w:iCs/>
          <w:szCs w:val="24"/>
          <w:lang w:eastAsia="lt-LT"/>
        </w:rPr>
        <w:t>28 punkte patvirtintus minimalius aplinkos apsaugos kriterijus</w:t>
      </w:r>
      <w:r w:rsidR="00C62428" w:rsidRPr="004F60E3">
        <w:t>.</w:t>
      </w:r>
    </w:p>
    <w:p w14:paraId="6A961CAB" w14:textId="1ABBE176" w:rsidR="008367FB" w:rsidRPr="004F28F6" w:rsidRDefault="004F60E3" w:rsidP="004F28F6">
      <w:pPr>
        <w:tabs>
          <w:tab w:val="center" w:pos="9072"/>
        </w:tabs>
        <w:ind w:firstLine="567"/>
        <w:jc w:val="both"/>
        <w:rPr>
          <w:szCs w:val="24"/>
        </w:rPr>
      </w:pPr>
      <w:r>
        <w:rPr>
          <w:szCs w:val="24"/>
        </w:rPr>
        <w:t>46</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08D34C05"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4F60E3">
        <w:rPr>
          <w:b/>
          <w:color w:val="000000"/>
          <w:szCs w:val="24"/>
          <w:shd w:val="clear" w:color="auto" w:fill="FFFFFF"/>
        </w:rPr>
        <w:t>7</w:t>
      </w:r>
      <w:r w:rsidR="008367FB" w:rsidRPr="00D4446A">
        <w:rPr>
          <w:b/>
          <w:color w:val="000000"/>
          <w:szCs w:val="24"/>
          <w:shd w:val="clear" w:color="auto" w:fill="FFFFFF"/>
        </w:rPr>
        <w:t>. Paslaugų teikėjas turi teisę:</w:t>
      </w:r>
    </w:p>
    <w:p w14:paraId="1AA2DB3E" w14:textId="44E81119" w:rsidR="008367FB" w:rsidRPr="00D4446A" w:rsidRDefault="004F60E3" w:rsidP="008367FB">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538ACD79" w:rsidR="00396332" w:rsidRDefault="004F60E3" w:rsidP="00396332">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21AE915A" w:rsidR="00396332" w:rsidRDefault="00396332" w:rsidP="00396332">
      <w:pPr>
        <w:ind w:firstLine="567"/>
        <w:jc w:val="both"/>
        <w:rPr>
          <w:szCs w:val="24"/>
        </w:rPr>
      </w:pPr>
      <w:r>
        <w:rPr>
          <w:color w:val="000000"/>
          <w:szCs w:val="24"/>
          <w:shd w:val="clear" w:color="auto" w:fill="FFFFFF"/>
        </w:rPr>
        <w:t>4</w:t>
      </w:r>
      <w:r w:rsidR="004F60E3">
        <w:rPr>
          <w:color w:val="000000"/>
          <w:szCs w:val="24"/>
          <w:shd w:val="clear" w:color="auto" w:fill="FFFFFF"/>
        </w:rPr>
        <w:t>7</w:t>
      </w:r>
      <w:r w:rsidR="002116C8">
        <w:rPr>
          <w:color w:val="000000"/>
          <w:szCs w:val="24"/>
          <w:shd w:val="clear" w:color="auto" w:fill="FFFFFF"/>
        </w:rPr>
        <w:t xml:space="preserve">.3. </w:t>
      </w:r>
      <w:r>
        <w:rPr>
          <w:szCs w:val="24"/>
        </w:rPr>
        <w:t>Paslaugas, numatytas</w:t>
      </w:r>
      <w:r w:rsidRPr="00753021">
        <w:rPr>
          <w:szCs w:val="24"/>
        </w:rPr>
        <w:t xml:space="preserve"> Sutarties </w:t>
      </w:r>
      <w:r w:rsidR="001409C3">
        <w:rPr>
          <w:szCs w:val="24"/>
        </w:rPr>
        <w:t>1.1 – 1.</w:t>
      </w:r>
      <w:r w:rsidR="00331ABC">
        <w:rPr>
          <w:szCs w:val="24"/>
        </w:rPr>
        <w:t>6</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277550A0" w14:textId="5938E8F3" w:rsidR="00E61D94" w:rsidRPr="00396332" w:rsidRDefault="00E61D94" w:rsidP="00396332">
      <w:pPr>
        <w:ind w:firstLine="567"/>
        <w:jc w:val="both"/>
        <w:rPr>
          <w:color w:val="000000"/>
          <w:szCs w:val="24"/>
          <w:shd w:val="clear" w:color="auto" w:fill="FFFFFF"/>
        </w:rPr>
      </w:pPr>
      <w:r>
        <w:rPr>
          <w:szCs w:val="24"/>
        </w:rPr>
        <w:t xml:space="preserve">47.4. </w:t>
      </w:r>
      <w:r w:rsidRPr="00E61D94">
        <w:rPr>
          <w:szCs w:val="24"/>
        </w:rPr>
        <w:t>organizuoti Užsakovo ir Paslaugų teikėjo susitikimus Sutarties vykdymui aptarti;</w:t>
      </w:r>
    </w:p>
    <w:p w14:paraId="60364166" w14:textId="1C0DA8C8" w:rsidR="007C7C1C" w:rsidRPr="007C7C1C" w:rsidRDefault="00454188" w:rsidP="00396332">
      <w:pPr>
        <w:ind w:firstLine="567"/>
        <w:jc w:val="both"/>
        <w:rPr>
          <w:szCs w:val="24"/>
        </w:rPr>
      </w:pPr>
      <w:r>
        <w:rPr>
          <w:szCs w:val="24"/>
        </w:rPr>
        <w:t>47.</w:t>
      </w:r>
      <w:r w:rsidR="00E61D94">
        <w:rPr>
          <w:szCs w:val="24"/>
        </w:rPr>
        <w:t>5</w:t>
      </w:r>
      <w:r w:rsidR="007C7C1C">
        <w:rPr>
          <w:szCs w:val="24"/>
        </w:rPr>
        <w:t>. Paslaugų teikėjas turi visas Sutartyje bei Lietuvos Respublikos galiojančiuose teisės aktuose numatytas teises.</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6"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6"/>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7"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praleidimus, dviprasmybes, prieštaravimus,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7"/>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0131C522"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sidR="004F60E3">
        <w:rPr>
          <w:szCs w:val="24"/>
        </w:rPr>
        <w:t>16</w:t>
      </w:r>
      <w:r w:rsidR="008367FB" w:rsidRPr="00B44AC2">
        <w:rPr>
          <w:szCs w:val="24"/>
        </w:rPr>
        <w:t xml:space="preserve"> papunktyje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moka Užsakovui 0,02</w:t>
      </w:r>
      <w:r w:rsidR="00F2473E">
        <w:rPr>
          <w:szCs w:val="24"/>
        </w:rPr>
        <w:t xml:space="preserve"> </w:t>
      </w:r>
      <w:r w:rsidR="008367FB" w:rsidRPr="00B44AC2">
        <w:rPr>
          <w:szCs w:val="24"/>
        </w:rPr>
        <w:t xml:space="preserve">%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1A6577FD"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331ABC">
        <w:rPr>
          <w:iCs/>
          <w:szCs w:val="24"/>
          <w:lang w:eastAsia="lt-LT"/>
        </w:rPr>
        <w:t>7</w:t>
      </w:r>
      <w:r w:rsidR="00F51F77" w:rsidRPr="00451586">
        <w:rPr>
          <w:iCs/>
          <w:szCs w:val="24"/>
          <w:lang w:eastAsia="lt-LT"/>
        </w:rPr>
        <w:t xml:space="preserve"> ir (ar) </w:t>
      </w:r>
      <w:r w:rsidR="001409C3">
        <w:rPr>
          <w:iCs/>
          <w:szCs w:val="24"/>
          <w:lang w:eastAsia="lt-LT"/>
        </w:rPr>
        <w:t>1.</w:t>
      </w:r>
      <w:r w:rsidR="00331ABC">
        <w:rPr>
          <w:iCs/>
          <w:szCs w:val="24"/>
          <w:lang w:eastAsia="lt-LT"/>
        </w:rPr>
        <w:t>8</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8"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8"/>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9"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9"/>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7138D68" w14:textId="0C703874"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753021">
        <w:rPr>
          <w:bCs/>
          <w:szCs w:val="24"/>
        </w:rPr>
        <w:t>pasinaudoti Sutarties įvykdymo užtikrinimu;</w:t>
      </w:r>
    </w:p>
    <w:p w14:paraId="1BE86CED" w14:textId="4E9CFCBB"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.3. </w:t>
      </w:r>
      <w:r w:rsidR="00F51F77" w:rsidRPr="00753021">
        <w:rPr>
          <w:szCs w:val="24"/>
        </w:rPr>
        <w:t>vienašališkai nutraukti Sutartį.</w:t>
      </w:r>
    </w:p>
    <w:p w14:paraId="0289637A" w14:textId="55768FF2"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w:t>
      </w:r>
      <w:r w:rsidR="00881ABA" w:rsidRPr="00B3756B">
        <w:rPr>
          <w:szCs w:val="24"/>
        </w:rPr>
        <w:t xml:space="preserve">Sutarties </w:t>
      </w:r>
      <w:r w:rsidR="004F60E3">
        <w:rPr>
          <w:szCs w:val="24"/>
        </w:rPr>
        <w:t>59</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Eur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Paslaugų teikėjas yra visiškai atsakingas už žalą, padarytą tretiesiems asmenims, jų turtui, atliekant Sutartyje numatytas Paslaugas. Paslaugų teikėjas atsako už subteikėjo,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Sudarius pirkimo sutartį, tačiau ne vėliau negu pirkimo sutartis pradedama vykdyti, Paslaugų teikėjas įsipareigoja Užsakovui pranešti tuo metu žinomų subteikėjų pavadinimus, kontaktinius duomenis ir jų atstovus. Paslaugų teikėjas įsipareigoja informuoti Užsakovą apie šios informacijos pasikeitimus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(subteikėjai) netinkamai vykdo įsipareigojimus Paslaugų teikėjui, taip pat tuo atveju, kai subteikėjai nepajėgūs vykdyti įsipareigojimų Paslaugų teikėjui dėl iškeltos bankroto bylos, pradėtos likvidavimo procedūros ir pan. padėties, ar siekiant tinkamai ir laiku įvykdyti Sutartį būtina padidinti darbų spartą, Paslaugų teikėjas gali pakeisti subteikėjus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a) apie tai jis turi informuoti Užsakovą, nurodydamas subteikėjo pakeitimo priežastis bei turi pateikti doku</w:t>
      </w:r>
      <w:r>
        <w:rPr>
          <w:szCs w:val="24"/>
        </w:rPr>
        <w:t>mentus, patvirtinančius neskelbiamų derybų</w:t>
      </w:r>
      <w:r w:rsidRPr="00D4446A">
        <w:rPr>
          <w:szCs w:val="24"/>
        </w:rPr>
        <w:t xml:space="preserve"> dokumentuose nurodytus kvalifikacijos reikalavimus (pagal jam ketinamą pavesti darbų sritį), subteikėjo užpildytą Europos bendrąjį viešųjų pirkimų dokumentą (toliau – EBVPD), patvirtinantį, kad nėra subteikėjo pašalinimų pagrindų bei pašalinimo pagrindų nebuvimą patvirtinančius dokumentus. Užsakovas netikrina subteikėjų, kurių pajėgumais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b) gavęs tokį pranešimą, Užsakovas, patikrinęs naujo subteikėjo atitiktį kvalifikacijos reikalavimams, EBVPD bei EBVPD pašalinimo pagrindų nebuvimą patvirtinančius dokumentus, parengia susitarimą dėl subteikėjo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subteikėjai: (</w:t>
      </w:r>
      <w:r w:rsidR="00974062" w:rsidRPr="00D4446A">
        <w:rPr>
          <w:i/>
          <w:szCs w:val="24"/>
        </w:rPr>
        <w:t>surašyti pasiūlyme nurodytus subteikėjus,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r w:rsidRPr="00D4446A">
              <w:rPr>
                <w:rFonts w:eastAsia="Times New Roman"/>
                <w:szCs w:val="24"/>
              </w:rPr>
              <w:t>Subteikėjo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Pirkimo sutarties dalis, kuriai ketinama pasitelkti subteikėjus</w:t>
            </w:r>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r w:rsidRPr="00D4446A">
              <w:rPr>
                <w:szCs w:val="24"/>
              </w:rPr>
              <w:t>Subteikėjai ir ūkio subjektai, kurių pajėgumais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Kiti žinomi subteikėjai, kurie bus pasitelkti vykdant pirkimo sutartį ir kurių pajėgumais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Užsakovas gali tiesiogiai atsiskaityti su subteikėjais už jų suteiktas paslaugas. Apie tai Užsakovas raštu informuoja subteikėjus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r w:rsidR="00974062" w:rsidRPr="00D4446A">
        <w:rPr>
          <w:color w:val="000000" w:themeColor="text1"/>
          <w:szCs w:val="24"/>
        </w:rPr>
        <w:t>subteikėjus</w:t>
      </w:r>
      <w:r w:rsidR="00974062" w:rsidRPr="00D4446A">
        <w:rPr>
          <w:szCs w:val="24"/>
        </w:rPr>
        <w:t xml:space="preserve"> gavimo. Subteikėjui raštu pateikus prašymą pasinaudoti tiesioginio atsiskaitymo galimybe, sudaroma trišalė sutartis tarp Užsakovo, Paslaugų teikėjo ir jo subteikėjo, nustatanti tiesioginio atsiskaitymo su subteikėju tvarką, atsižvelgiant į pirkimo dokumentuose, Sutartyje ir subrangos sutartyje nustatytus reikalavimus. Paslaugų teikėjas turi teisę prieštarauti nepagrįstiems mokėjimams subteikėjui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7DCD78F5"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SUTARTIES SĄLYGŲ ĮVYKDYMO UŽTIKRINIMAS</w:t>
      </w:r>
      <w:r w:rsidR="00FD12AC">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00265792" w14:textId="56421D5F" w:rsidR="00974062" w:rsidRPr="00A8249B" w:rsidRDefault="006707F8" w:rsidP="00A8249B">
      <w:pPr>
        <w:ind w:firstLine="567"/>
        <w:contextualSpacing/>
        <w:jc w:val="both"/>
        <w:rPr>
          <w:bCs/>
          <w:szCs w:val="24"/>
        </w:rPr>
      </w:pPr>
      <w:r>
        <w:rPr>
          <w:szCs w:val="24"/>
        </w:rPr>
        <w:t>7</w:t>
      </w:r>
      <w:r w:rsidR="005A0566">
        <w:rPr>
          <w:szCs w:val="24"/>
        </w:rPr>
        <w:t>0</w:t>
      </w:r>
      <w:r>
        <w:rPr>
          <w:szCs w:val="24"/>
        </w:rPr>
        <w:t>.</w:t>
      </w:r>
      <w:r w:rsidR="00FD12AC">
        <w:rPr>
          <w:szCs w:val="24"/>
        </w:rPr>
        <w:t xml:space="preserve"> Paslaugų teikėjas per 10 darbo dienų</w:t>
      </w:r>
      <w:r w:rsidR="00974062" w:rsidRPr="00D4446A">
        <w:rPr>
          <w:szCs w:val="24"/>
        </w:rPr>
        <w:t xml:space="preserve"> nuo sutarties pasirašymo dienos privalo pateikti Užsakovui sutarties įvykdymo užtikrinimą ne mažesnei sumai nei 5 proc. nuo sutarties vertės be </w:t>
      </w:r>
      <w:r w:rsidR="00C62428">
        <w:rPr>
          <w:szCs w:val="24"/>
        </w:rPr>
        <w:t xml:space="preserve">PVM. </w:t>
      </w:r>
      <w:r w:rsidR="00A8249B">
        <w:rPr>
          <w:szCs w:val="24"/>
        </w:rPr>
        <w:t>S</w:t>
      </w:r>
      <w:r w:rsidR="00A8249B" w:rsidRPr="00A8249B">
        <w:rPr>
          <w:szCs w:val="24"/>
        </w:rPr>
        <w:t xml:space="preserve">utarties įvykdymo užtikrinimas turi būti besąlyginis ir neatšaukiamas bei galioti ne trumpiau kaip iki 30 (trisdešimtos) kalendorinės dienos, po </w:t>
      </w:r>
      <w:r w:rsidR="001409C3">
        <w:rPr>
          <w:color w:val="000000" w:themeColor="text1"/>
          <w:szCs w:val="24"/>
        </w:rPr>
        <w:t>Sutarties 1.1 – 1.</w:t>
      </w:r>
      <w:r w:rsidR="00331ABC">
        <w:rPr>
          <w:color w:val="000000" w:themeColor="text1"/>
          <w:szCs w:val="24"/>
        </w:rPr>
        <w:t>6</w:t>
      </w:r>
      <w:r w:rsidR="00A8249B">
        <w:rPr>
          <w:color w:val="000000" w:themeColor="text1"/>
          <w:szCs w:val="24"/>
        </w:rPr>
        <w:t xml:space="preserve"> punktuose numatytų visų įsipareigojimų įvykdymo.</w:t>
      </w:r>
      <w:r w:rsidR="00A8249B">
        <w:rPr>
          <w:bCs/>
          <w:szCs w:val="24"/>
        </w:rPr>
        <w:t xml:space="preserve"> </w:t>
      </w:r>
      <w:r w:rsidR="00C62428">
        <w:rPr>
          <w:szCs w:val="24"/>
        </w:rPr>
        <w:t>Jei Paslaugų teikėjas per 10 darbo dienų</w:t>
      </w:r>
      <w:r w:rsidR="00974062" w:rsidRPr="00D4446A">
        <w:rPr>
          <w:szCs w:val="24"/>
        </w:rPr>
        <w:t xml:space="preserve"> nepateikia sutarties įvykdymo užtikrinimo, laikoma, kad Paslaugų teikėjas atsisakė sudaryti sutartį. Sutarties įvykdymo užtikrinimas turi būti pateiktas pirkimo dokumentuose nurodytomis sąlygomis. </w:t>
      </w:r>
    </w:p>
    <w:p w14:paraId="59FA2DA4" w14:textId="6707C13B" w:rsidR="00974062" w:rsidRPr="00D4446A" w:rsidRDefault="006707F8" w:rsidP="00974062">
      <w:pPr>
        <w:ind w:firstLine="567"/>
        <w:jc w:val="both"/>
        <w:rPr>
          <w:szCs w:val="24"/>
        </w:rPr>
      </w:pPr>
      <w:r>
        <w:rPr>
          <w:szCs w:val="24"/>
        </w:rPr>
        <w:t>7</w:t>
      </w:r>
      <w:r w:rsidR="005A0566">
        <w:rPr>
          <w:szCs w:val="24"/>
        </w:rPr>
        <w:t>1</w:t>
      </w:r>
      <w:r w:rsidR="00974062" w:rsidRPr="00D4446A">
        <w:rPr>
          <w:szCs w:val="24"/>
        </w:rPr>
        <w:t>. Jei Sutarties vykdymo metu užtikrinimą išdavęs juridinis asmuo negali įvykdyti savo įsipareigojimų, Užsakovas raštu turi pareikalauti Paslaugų teikėjo per 10 dienų pateikti naują užtikrinimą. Jei Paslaugų teikėjas nurodytu atveju nepasirūpina pateikti užtikrinimą, Užsakovas turi teisę nutraukti Sutartį, o Paslaugų teikėjui tenka prievolė atlyginti užtikrinimo sumą Užsakovui Sutarties neįvykdymo (nutraukimo) dėl Paslaugų teikėjo kaltės atveju.</w:t>
      </w:r>
    </w:p>
    <w:p w14:paraId="6DB5CFDB" w14:textId="4805E2C6" w:rsidR="00974062" w:rsidRPr="00D4446A" w:rsidRDefault="006707F8" w:rsidP="00974062">
      <w:pPr>
        <w:ind w:firstLine="567"/>
        <w:jc w:val="both"/>
        <w:rPr>
          <w:szCs w:val="24"/>
        </w:rPr>
      </w:pPr>
      <w:r>
        <w:rPr>
          <w:szCs w:val="24"/>
        </w:rPr>
        <w:t>7</w:t>
      </w:r>
      <w:r w:rsidR="005A0566">
        <w:rPr>
          <w:szCs w:val="24"/>
        </w:rPr>
        <w:t>2</w:t>
      </w:r>
      <w:r w:rsidR="00974062" w:rsidRPr="00D4446A">
        <w:rPr>
          <w:szCs w:val="24"/>
        </w:rPr>
        <w:t>. Jei Paslaugų teikėjas nevykdo savo sutartinių įsipareigojimų ar vykdo juos netinkamai, Užsakovas įgyja teisę pasinaudoti Sutarties įvykdymo užtikrinimu.</w:t>
      </w:r>
    </w:p>
    <w:p w14:paraId="16AF5B48" w14:textId="2DD63BD7" w:rsidR="00974062" w:rsidRPr="00D4446A" w:rsidRDefault="004D6693" w:rsidP="00974062">
      <w:pPr>
        <w:ind w:firstLine="567"/>
        <w:jc w:val="both"/>
        <w:rPr>
          <w:szCs w:val="24"/>
        </w:rPr>
      </w:pPr>
      <w:r>
        <w:rPr>
          <w:color w:val="000000"/>
          <w:szCs w:val="24"/>
        </w:rPr>
        <w:t xml:space="preserve">73. </w:t>
      </w:r>
      <w:r w:rsidR="00974062" w:rsidRPr="00D4446A">
        <w:rPr>
          <w:szCs w:val="24"/>
        </w:rPr>
        <w:t xml:space="preserve">Paslaugų teikėjas, siekdamas užtikrinti Sutarties įvykdymą, turi teisę Sutartyje numatytais terminais į Užsakovo sąskaitą </w:t>
      </w:r>
      <w:r w:rsidR="00974062" w:rsidRPr="00D4446A">
        <w:rPr>
          <w:szCs w:val="24"/>
          <w:lang w:eastAsia="x-none"/>
        </w:rPr>
        <w:t>LT87 4010 0418 0003 0144 banke</w:t>
      </w:r>
      <w:r w:rsidR="00974062" w:rsidRPr="00D4446A">
        <w:rPr>
          <w:szCs w:val="24"/>
        </w:rPr>
        <w:t xml:space="preserve"> Luminor Bank AS, kodas 40100, pervesti sumą, ne mažesnę nei Sutarties įvykdymo užtikrinimo vertė. </w:t>
      </w:r>
      <w:r w:rsidR="00F03356">
        <w:rPr>
          <w:szCs w:val="24"/>
          <w:lang w:eastAsia="x-none"/>
        </w:rPr>
        <w:t xml:space="preserve">Draudžiama mokėjimą už Tiekėją atlikti trečiajam asmeniui. </w:t>
      </w:r>
      <w:r w:rsidR="00974062" w:rsidRPr="00D4446A">
        <w:rPr>
          <w:szCs w:val="24"/>
        </w:rPr>
        <w:t>Ši suma Paslaugų teikėj</w:t>
      </w:r>
      <w:r w:rsidR="008D491E">
        <w:rPr>
          <w:szCs w:val="24"/>
        </w:rPr>
        <w:t>o prašymu</w:t>
      </w:r>
      <w:r w:rsidR="00974062" w:rsidRPr="00D4446A">
        <w:rPr>
          <w:szCs w:val="24"/>
        </w:rPr>
        <w:t xml:space="preserve"> per 5 (penkias) darbo dienas grąžinama tik tinkamai įvykdžius Sutartį</w:t>
      </w:r>
      <w:r w:rsidR="00E61D94">
        <w:rPr>
          <w:szCs w:val="24"/>
        </w:rPr>
        <w:t xml:space="preserve"> </w:t>
      </w:r>
      <w:r w:rsidR="00974062" w:rsidRPr="00D4446A">
        <w:rPr>
          <w:szCs w:val="24"/>
        </w:rPr>
        <w:t>arba užtikrinimas tapo nebereikalingas dėl kitų priežasčių. Iš šios sumos, esant pagrindui, gali būti išskaičiuotos Paslaugų teikėjui pritaikytos netesybos ir Užsakovo patirti nuostoliai. Paslaugų teikėjui neįvykdžius įsipareigojimų ar Sutartį nutraukus ne dėl Užsakovo kaltės, visa šiame papunktyje nurodyta į Užsakovo sąskaita pervesta suma yra negrąžinama.</w:t>
      </w:r>
    </w:p>
    <w:p w14:paraId="604D9852" w14:textId="324E82D3" w:rsidR="00974062" w:rsidRDefault="006707F8" w:rsidP="00974062">
      <w:pPr>
        <w:ind w:firstLine="567"/>
        <w:jc w:val="both"/>
        <w:rPr>
          <w:szCs w:val="24"/>
        </w:rPr>
      </w:pPr>
      <w:r>
        <w:rPr>
          <w:szCs w:val="24"/>
        </w:rPr>
        <w:t>7</w:t>
      </w:r>
      <w:r w:rsidR="004D6693">
        <w:rPr>
          <w:szCs w:val="24"/>
        </w:rPr>
        <w:t>4</w:t>
      </w:r>
      <w:r w:rsidR="00974062" w:rsidRPr="00D4446A">
        <w:rPr>
          <w:szCs w:val="24"/>
        </w:rPr>
        <w:t xml:space="preserve">. Paslaugų teikėjui Sutartyje numatytomis sąlygomis nepratęsiant/nepateikiant Sutarties įvykdymo užtikrinimo ar vietoje užtikrinimo į Užsakovo nurodytą sąskaitą banke nepervedus ne </w:t>
      </w:r>
      <w:r w:rsidR="004D6693">
        <w:rPr>
          <w:szCs w:val="24"/>
        </w:rPr>
        <w:t>mažesnės</w:t>
      </w:r>
      <w:r w:rsidR="00974062" w:rsidRPr="00D4446A">
        <w:rPr>
          <w:szCs w:val="24"/>
        </w:rPr>
        <w:t xml:space="preserve">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6675B50B" w14:textId="5BA88245" w:rsidR="004D6693" w:rsidRDefault="004D6693" w:rsidP="004D6693">
      <w:pPr>
        <w:ind w:firstLine="567"/>
        <w:contextualSpacing/>
        <w:jc w:val="both"/>
        <w:rPr>
          <w:szCs w:val="24"/>
        </w:rPr>
      </w:pPr>
      <w:r>
        <w:rPr>
          <w:szCs w:val="24"/>
        </w:rPr>
        <w:t>75. Paslaugų t</w:t>
      </w:r>
      <w:r w:rsidRPr="00753021">
        <w:rPr>
          <w:szCs w:val="24"/>
        </w:rPr>
        <w:t>eikėjas įsipareigoja</w:t>
      </w:r>
      <w:r>
        <w:rPr>
          <w:szCs w:val="24"/>
        </w:rPr>
        <w:t>:</w:t>
      </w:r>
    </w:p>
    <w:p w14:paraId="4CAF6553" w14:textId="23BEFF8E" w:rsidR="004D6693" w:rsidRPr="00721C5A" w:rsidRDefault="004D6693" w:rsidP="004D6693">
      <w:pPr>
        <w:ind w:firstLine="567"/>
        <w:contextualSpacing/>
        <w:jc w:val="both"/>
        <w:rPr>
          <w:bCs/>
          <w:szCs w:val="24"/>
        </w:rPr>
      </w:pPr>
      <w:r>
        <w:rPr>
          <w:bCs/>
          <w:szCs w:val="24"/>
        </w:rPr>
        <w:t xml:space="preserve">75.1. </w:t>
      </w:r>
      <w:r w:rsidRPr="00A52DBE">
        <w:rPr>
          <w:bCs/>
          <w:szCs w:val="24"/>
        </w:rPr>
        <w:t>Sutarties galiojimo metu, baigiantis Sutarties sąlygų vykdymo užtikrinimui, ne vėliau, kaip likus 10 (dešimt) darbo dienų iki Sutarties sąlygų įvykdymo užtikrinimo pabaigos, pateikti Užsakovui naują Sutarties sąlygų įvykdymo užtikrinimo</w:t>
      </w:r>
      <w:r>
        <w:rPr>
          <w:bCs/>
          <w:szCs w:val="24"/>
        </w:rPr>
        <w:t xml:space="preserve"> </w:t>
      </w:r>
      <w:r w:rsidRPr="00A52DBE">
        <w:rPr>
          <w:bCs/>
          <w:szCs w:val="24"/>
        </w:rPr>
        <w:t>dokumentą</w:t>
      </w:r>
      <w:r w:rsidR="00A8249B">
        <w:rPr>
          <w:bCs/>
          <w:szCs w:val="24"/>
        </w:rPr>
        <w:t xml:space="preserve"> Sutarties 70 punkte nustatytomis sąlygomis.</w:t>
      </w:r>
      <w:r>
        <w:rPr>
          <w:bCs/>
          <w:szCs w:val="24"/>
        </w:rPr>
        <w:t xml:space="preserve"> </w:t>
      </w:r>
    </w:p>
    <w:p w14:paraId="41B8012F" w14:textId="1AF96F74" w:rsidR="00950227" w:rsidRPr="00A8249B" w:rsidRDefault="004D6693" w:rsidP="00A8249B">
      <w:pPr>
        <w:ind w:firstLine="567"/>
        <w:contextualSpacing/>
        <w:jc w:val="both"/>
        <w:rPr>
          <w:bCs/>
          <w:szCs w:val="24"/>
        </w:rPr>
      </w:pPr>
      <w:r>
        <w:rPr>
          <w:bCs/>
          <w:szCs w:val="24"/>
        </w:rPr>
        <w:t xml:space="preserve">75.2. </w:t>
      </w:r>
      <w:r w:rsidRPr="00753021">
        <w:rPr>
          <w:szCs w:val="24"/>
        </w:rPr>
        <w:t>Užsakovui pasinaudojus Sutarties įvykdymo užtikrinimu, per 10 (dešimt) darbo dienų pateikti naują Sutarties sąlygų įvykdymo užtikrinimo dokumentą</w:t>
      </w:r>
      <w:r w:rsidR="00A8249B" w:rsidRPr="00A8249B">
        <w:rPr>
          <w:bCs/>
          <w:szCs w:val="24"/>
        </w:rPr>
        <w:t xml:space="preserve"> </w:t>
      </w:r>
      <w:r w:rsidR="00A8249B">
        <w:rPr>
          <w:bCs/>
          <w:szCs w:val="24"/>
        </w:rPr>
        <w:t>Sutarties 70 punkte nustatytomis sąlygomis.</w:t>
      </w:r>
    </w:p>
    <w:p w14:paraId="43E9E3A6" w14:textId="7FB163BD" w:rsidR="004D6693" w:rsidRPr="00FF55C0" w:rsidRDefault="00950227" w:rsidP="00FF55C0">
      <w:pPr>
        <w:ind w:firstLine="567"/>
        <w:contextualSpacing/>
        <w:jc w:val="both"/>
        <w:rPr>
          <w:bCs/>
          <w:szCs w:val="24"/>
        </w:rPr>
      </w:pPr>
      <w:r>
        <w:rPr>
          <w:szCs w:val="24"/>
        </w:rPr>
        <w:t xml:space="preserve">75.3. </w:t>
      </w:r>
      <w:r w:rsidR="00371D23" w:rsidRPr="00E578F5">
        <w:rPr>
          <w:szCs w:val="24"/>
        </w:rPr>
        <w:t>Užsakovui pasirašius statybos rangos darbų pagal Projektą sutartį, per 10 (dešimt) darbo dienų pateikti naują Sutarties sąlygų įvykdymo užtikrinimo dokumentą</w:t>
      </w:r>
      <w:r w:rsidR="00A8249B" w:rsidRPr="00E578F5">
        <w:rPr>
          <w:szCs w:val="24"/>
        </w:rPr>
        <w:t xml:space="preserve"> </w:t>
      </w:r>
      <w:r w:rsidR="00A8249B" w:rsidRPr="00E578F5">
        <w:rPr>
          <w:bCs/>
          <w:szCs w:val="24"/>
        </w:rPr>
        <w:t xml:space="preserve">Sutarties 70 punkte nustatytomis sąlygomis. </w:t>
      </w:r>
      <w:r w:rsidR="004D6693" w:rsidRPr="00E578F5">
        <w:rPr>
          <w:color w:val="000000"/>
          <w:szCs w:val="24"/>
        </w:rPr>
        <w:t>Paslaugų teikėjas privalo užtikrinti, kad Sutarties įvykdymo užtikrinimas galiotų nepertraukiamai.</w:t>
      </w:r>
    </w:p>
    <w:p w14:paraId="6217B31C" w14:textId="485512B4" w:rsidR="00FD12AC" w:rsidRPr="006707F8" w:rsidRDefault="00E61D94" w:rsidP="00FD12AC">
      <w:pPr>
        <w:ind w:firstLine="567"/>
        <w:contextualSpacing/>
        <w:jc w:val="both"/>
      </w:pPr>
      <w:r w:rsidRPr="006707F8">
        <w:t>7</w:t>
      </w:r>
      <w:r>
        <w:t>6</w:t>
      </w:r>
      <w:r w:rsidR="00FD12AC" w:rsidRPr="006707F8">
        <w:t xml:space="preserve">. 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6703287A" w:rsidR="006707F8" w:rsidRDefault="00E61D94" w:rsidP="006707F8">
      <w:pPr>
        <w:ind w:firstLine="567"/>
        <w:contextualSpacing/>
        <w:jc w:val="both"/>
      </w:pPr>
      <w:r w:rsidRPr="006707F8">
        <w:t>7</w:t>
      </w:r>
      <w:r>
        <w:t>7</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7F34C01D" w:rsidR="006707F8" w:rsidRDefault="00E61D94" w:rsidP="006707F8">
      <w:pPr>
        <w:ind w:firstLine="567"/>
        <w:contextualSpacing/>
        <w:jc w:val="both"/>
        <w:rPr>
          <w:szCs w:val="24"/>
        </w:rPr>
      </w:pPr>
      <w:r>
        <w:t>78</w:t>
      </w:r>
      <w:r w:rsidR="006707F8">
        <w:t xml:space="preserve">. </w:t>
      </w:r>
      <w:r w:rsidR="006707F8">
        <w:rPr>
          <w:szCs w:val="24"/>
        </w:rPr>
        <w:t>Paslaugų t</w:t>
      </w:r>
      <w:r w:rsidR="00C72428" w:rsidRPr="00753021">
        <w:rPr>
          <w:szCs w:val="24"/>
        </w:rPr>
        <w:t>eikėjas per visą draudimo sutarčių apsaugos galiojimo laikotarpį nedelsdamas, kai to pareikalauja Užsakovas, turi pateikti įrodymus,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7778B7C4" w:rsidR="006707F8" w:rsidRDefault="00E61D94" w:rsidP="006707F8">
      <w:pPr>
        <w:suppressAutoHyphens/>
        <w:autoSpaceDE w:val="0"/>
        <w:autoSpaceDN w:val="0"/>
        <w:adjustRightInd w:val="0"/>
        <w:ind w:firstLine="567"/>
        <w:jc w:val="both"/>
        <w:rPr>
          <w:szCs w:val="24"/>
          <w:lang w:eastAsia="lt-LT"/>
        </w:rPr>
      </w:pPr>
      <w:r>
        <w:rPr>
          <w:szCs w:val="24"/>
        </w:rPr>
        <w:t>79</w:t>
      </w:r>
      <w:r w:rsidR="00974062" w:rsidRPr="006707F8">
        <w:rPr>
          <w:szCs w:val="24"/>
        </w:rPr>
        <w:t xml:space="preserve">. </w:t>
      </w:r>
      <w:bookmarkStart w:id="30"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30"/>
    </w:p>
    <w:p w14:paraId="32E9088F" w14:textId="3429CE86"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.1. </w:t>
      </w:r>
      <w:r w:rsidR="00C72428" w:rsidRPr="00753021">
        <w:rPr>
          <w:szCs w:val="24"/>
          <w:lang w:eastAsia="lt-LT"/>
        </w:rPr>
        <w:t>nepradeda laiku vykdyti Sutarties;</w:t>
      </w:r>
    </w:p>
    <w:p w14:paraId="32FCD74A" w14:textId="594642AC"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.2. </w:t>
      </w:r>
      <w:r w:rsidR="00C72428" w:rsidRPr="00753021">
        <w:rPr>
          <w:szCs w:val="24"/>
          <w:lang w:eastAsia="lt-LT"/>
        </w:rPr>
        <w:t xml:space="preserve">bet kuriame iš </w:t>
      </w:r>
      <w:r w:rsidR="006707F8">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3A7A8E26" w:rsidR="006707F8" w:rsidRDefault="00E61D94" w:rsidP="006707F8">
      <w:pPr>
        <w:suppressAutoHyphens/>
        <w:autoSpaceDE w:val="0"/>
        <w:autoSpaceDN w:val="0"/>
        <w:adjustRightInd w:val="0"/>
        <w:ind w:firstLine="567"/>
        <w:jc w:val="both"/>
        <w:rPr>
          <w:iCs/>
          <w:szCs w:val="24"/>
          <w:lang w:eastAsia="lt-LT"/>
        </w:rPr>
      </w:pPr>
      <w:r>
        <w:rPr>
          <w:szCs w:val="24"/>
          <w:lang w:eastAsia="lt-LT"/>
        </w:rPr>
        <w:t>79</w:t>
      </w:r>
      <w:r w:rsidR="006707F8">
        <w:rPr>
          <w:szCs w:val="24"/>
          <w:lang w:eastAsia="lt-LT"/>
        </w:rPr>
        <w:t xml:space="preserve">.3. </w:t>
      </w:r>
      <w:r w:rsidR="00C72428" w:rsidRPr="00204B42">
        <w:rPr>
          <w:iCs/>
          <w:szCs w:val="24"/>
          <w:lang w:eastAsia="lt-LT"/>
        </w:rPr>
        <w:t xml:space="preserve">pažeidžia Sutarties </w:t>
      </w:r>
      <w:r w:rsidR="004F60E3">
        <w:rPr>
          <w:iCs/>
          <w:szCs w:val="24"/>
          <w:lang w:eastAsia="lt-LT"/>
        </w:rPr>
        <w:t>16</w:t>
      </w:r>
      <w:r w:rsidR="00C72428" w:rsidRPr="00204B42">
        <w:rPr>
          <w:iCs/>
          <w:szCs w:val="24"/>
          <w:lang w:eastAsia="lt-LT"/>
        </w:rPr>
        <w:t xml:space="preserve"> punkte numatytą Paslaugų suteikimo terminą;</w:t>
      </w:r>
    </w:p>
    <w:p w14:paraId="5B8B4E3D" w14:textId="06F59B3D" w:rsidR="006707F8" w:rsidRDefault="00E61D94" w:rsidP="006707F8">
      <w:pPr>
        <w:suppressAutoHyphens/>
        <w:autoSpaceDE w:val="0"/>
        <w:autoSpaceDN w:val="0"/>
        <w:adjustRightInd w:val="0"/>
        <w:ind w:firstLine="567"/>
        <w:jc w:val="both"/>
        <w:rPr>
          <w:szCs w:val="24"/>
          <w:lang w:eastAsia="lt-LT"/>
        </w:rPr>
      </w:pPr>
      <w:r>
        <w:rPr>
          <w:iCs/>
          <w:szCs w:val="24"/>
          <w:lang w:eastAsia="lt-LT"/>
        </w:rPr>
        <w:t>79</w:t>
      </w:r>
      <w:r w:rsidR="006707F8">
        <w:rPr>
          <w:iCs/>
          <w:szCs w:val="24"/>
          <w:lang w:eastAsia="lt-LT"/>
        </w:rPr>
        <w:t xml:space="preserve">.4. </w:t>
      </w:r>
      <w:r w:rsidR="00C72428" w:rsidRPr="00753021">
        <w:rPr>
          <w:szCs w:val="24"/>
          <w:lang w:eastAsia="lt-LT"/>
        </w:rPr>
        <w:t xml:space="preserve">Paslaugas teikia taip lėtai, kad jas baigti iki Sutarties </w:t>
      </w:r>
      <w:r w:rsidR="004F60E3">
        <w:rPr>
          <w:szCs w:val="24"/>
          <w:lang w:eastAsia="lt-LT"/>
        </w:rPr>
        <w:t>16</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21E4AEA0"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.5</w:t>
      </w:r>
      <w:r w:rsidR="006707F8">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310CA43B"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.6</w:t>
      </w:r>
      <w:r w:rsidR="000F0E91">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 xml:space="preserve">skyriuje „Sutarties sąlygų įvykdymo užtikrinimas.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5F1F9603"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.7</w:t>
      </w:r>
      <w:r w:rsidR="000F0E91">
        <w:rPr>
          <w:szCs w:val="24"/>
          <w:lang w:eastAsia="lt-LT"/>
        </w:rPr>
        <w:t xml:space="preserve">. </w:t>
      </w:r>
      <w:r w:rsidR="00C72428" w:rsidRPr="00753021">
        <w:rPr>
          <w:szCs w:val="24"/>
          <w:lang w:eastAsia="lt-LT"/>
        </w:rPr>
        <w:t>kitais teisės aktų numatytais atvejais</w:t>
      </w:r>
      <w:bookmarkStart w:id="31" w:name="_Ref500758174"/>
      <w:r w:rsidR="000F0E91">
        <w:rPr>
          <w:szCs w:val="24"/>
          <w:lang w:eastAsia="lt-LT"/>
        </w:rPr>
        <w:t>.</w:t>
      </w:r>
    </w:p>
    <w:p w14:paraId="38870AB0" w14:textId="59CAE24E"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1"/>
    </w:p>
    <w:p w14:paraId="4FB754B9" w14:textId="5758B5C8" w:rsidR="000F0E91" w:rsidRDefault="00E61D94" w:rsidP="000F0E91">
      <w:pPr>
        <w:suppressAutoHyphens/>
        <w:autoSpaceDE w:val="0"/>
        <w:autoSpaceDN w:val="0"/>
        <w:adjustRightInd w:val="0"/>
        <w:ind w:firstLine="567"/>
        <w:jc w:val="both"/>
        <w:rPr>
          <w:szCs w:val="24"/>
        </w:rPr>
      </w:pPr>
      <w:r>
        <w:rPr>
          <w:szCs w:val="24"/>
        </w:rPr>
        <w:t>80</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1409C3">
        <w:rPr>
          <w:szCs w:val="24"/>
        </w:rPr>
        <w:t>1.8</w:t>
      </w:r>
      <w:r w:rsidR="00743CB7">
        <w:rPr>
          <w:szCs w:val="24"/>
        </w:rPr>
        <w:t xml:space="preserve"> </w:t>
      </w:r>
      <w:r w:rsidR="00C72428" w:rsidRPr="00606110">
        <w:rPr>
          <w:iCs/>
          <w:szCs w:val="24"/>
        </w:rPr>
        <w:t>papunktyje</w:t>
      </w:r>
      <w:r w:rsidR="00C72428" w:rsidRPr="00753021">
        <w:rPr>
          <w:szCs w:val="24"/>
        </w:rPr>
        <w:t>;</w:t>
      </w:r>
      <w:bookmarkStart w:id="32" w:name="_Ref513457154"/>
    </w:p>
    <w:p w14:paraId="28A7255C" w14:textId="0142A5A2"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.2. </w:t>
      </w:r>
      <w:r w:rsidR="00C72428">
        <w:rPr>
          <w:szCs w:val="24"/>
        </w:rPr>
        <w:t>Paslaugas vėluoja suteikti daugiau kaip 3 (tris) mėnesius</w:t>
      </w:r>
      <w:r w:rsidR="00C72428" w:rsidRPr="00753021">
        <w:rPr>
          <w:szCs w:val="24"/>
        </w:rPr>
        <w:t>;</w:t>
      </w:r>
      <w:bookmarkEnd w:id="32"/>
    </w:p>
    <w:p w14:paraId="1CB7EA66" w14:textId="10F7D475" w:rsidR="000F0E91" w:rsidRDefault="00E61D94" w:rsidP="000F0E91">
      <w:pPr>
        <w:suppressAutoHyphens/>
        <w:autoSpaceDE w:val="0"/>
        <w:autoSpaceDN w:val="0"/>
        <w:adjustRightInd w:val="0"/>
        <w:ind w:firstLine="567"/>
        <w:jc w:val="both"/>
        <w:rPr>
          <w:szCs w:val="24"/>
        </w:rPr>
      </w:pPr>
      <w:r>
        <w:rPr>
          <w:szCs w:val="24"/>
        </w:rPr>
        <w:t>80</w:t>
      </w:r>
      <w:r w:rsidR="000F0E91">
        <w:rPr>
          <w:szCs w:val="24"/>
        </w:rPr>
        <w:t>.3. Paslaugų t</w:t>
      </w:r>
      <w:r w:rsidR="00C72428" w:rsidRPr="00BF3E82">
        <w:rPr>
          <w:szCs w:val="24"/>
        </w:rPr>
        <w:t xml:space="preserve">eikėjui </w:t>
      </w:r>
      <w:bookmarkStart w:id="33" w:name="_Hlk129109425"/>
      <w:bookmarkStart w:id="34" w:name="_Hlk129112193"/>
      <w:r w:rsidR="00C72428" w:rsidRPr="000F0E91">
        <w:rPr>
          <w:rStyle w:val="cf01"/>
          <w:rFonts w:ascii="Times New Roman" w:hAnsi="Times New Roman" w:cs="Times New Roman"/>
          <w:sz w:val="24"/>
          <w:szCs w:val="24"/>
        </w:rPr>
        <w:t>iškeliama nemokumo byla i</w:t>
      </w:r>
      <w:r w:rsidR="000F0E91">
        <w:rPr>
          <w:rStyle w:val="cf01"/>
          <w:rFonts w:ascii="Times New Roman" w:hAnsi="Times New Roman" w:cs="Times New Roman"/>
          <w:sz w:val="24"/>
          <w:szCs w:val="24"/>
        </w:rPr>
        <w:t>r nėra pateikiama įrodymų, kad</w:t>
      </w:r>
      <w:r w:rsidR="000F0E91" w:rsidRPr="000F0E91">
        <w:rPr>
          <w:szCs w:val="24"/>
        </w:rPr>
        <w:t xml:space="preserve"> </w:t>
      </w:r>
      <w:r w:rsidR="000F0E91">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3"/>
      <w:bookmarkEnd w:id="34"/>
      <w:r w:rsidR="00C72428" w:rsidRPr="000F0E91">
        <w:rPr>
          <w:szCs w:val="24"/>
        </w:rPr>
        <w:t>;</w:t>
      </w:r>
    </w:p>
    <w:p w14:paraId="07D98094" w14:textId="6B3F6CDE" w:rsidR="000F0E91" w:rsidRDefault="00E61D94" w:rsidP="000F0E91">
      <w:pPr>
        <w:suppressAutoHyphens/>
        <w:autoSpaceDE w:val="0"/>
        <w:autoSpaceDN w:val="0"/>
        <w:adjustRightInd w:val="0"/>
        <w:ind w:firstLine="567"/>
        <w:jc w:val="both"/>
        <w:rPr>
          <w:szCs w:val="24"/>
        </w:rPr>
      </w:pPr>
      <w:r>
        <w:rPr>
          <w:szCs w:val="24"/>
        </w:rPr>
        <w:t>80</w:t>
      </w:r>
      <w:r w:rsidR="000F0E91">
        <w:rPr>
          <w:szCs w:val="24"/>
        </w:rPr>
        <w:t>.4. Paslaugų t</w:t>
      </w:r>
      <w:r w:rsidR="00C72428" w:rsidRPr="00753021">
        <w:rPr>
          <w:szCs w:val="24"/>
        </w:rPr>
        <w:t>eikėjas, siekdamas sudaryti Sutartį su Užsakovu, buvo sudaręs susitarimą, neleistinai ribojantį konkurenciją;</w:t>
      </w:r>
    </w:p>
    <w:p w14:paraId="27265B8C" w14:textId="70632D91"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.5. </w:t>
      </w:r>
      <w:r w:rsidR="00C72428">
        <w:rPr>
          <w:szCs w:val="24"/>
        </w:rPr>
        <w:t xml:space="preserve">Paaiškėja, kad </w:t>
      </w:r>
      <w:r w:rsidR="000F0E91">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24FB8D75" w:rsidR="000F0E91" w:rsidRDefault="00E61D94" w:rsidP="000F0E91">
      <w:pPr>
        <w:suppressAutoHyphens/>
        <w:autoSpaceDE w:val="0"/>
        <w:autoSpaceDN w:val="0"/>
        <w:adjustRightInd w:val="0"/>
        <w:ind w:firstLine="567"/>
        <w:jc w:val="both"/>
        <w:rPr>
          <w:szCs w:val="24"/>
          <w:lang w:eastAsia="lt-LT"/>
        </w:rPr>
      </w:pPr>
      <w:r>
        <w:rPr>
          <w:szCs w:val="24"/>
        </w:rPr>
        <w:t>80</w:t>
      </w:r>
      <w:r w:rsidR="000F0E91">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616E7DE5"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.7. </w:t>
      </w:r>
      <w:r w:rsidR="00C72428">
        <w:rPr>
          <w:szCs w:val="24"/>
        </w:rPr>
        <w:t xml:space="preserve">Užtikrinimą išdavęs subjektas negali įvykdyti savo įsipareigojimų ir </w:t>
      </w:r>
      <w:r w:rsidR="000F0E91">
        <w:rPr>
          <w:szCs w:val="24"/>
        </w:rPr>
        <w:t>Paslaugų t</w:t>
      </w:r>
      <w:r w:rsidR="00C72428">
        <w:rPr>
          <w:szCs w:val="24"/>
        </w:rPr>
        <w:t>eikėjas per 10 (dešimt) dienų nepateikė naujo užtikrinimo tokiomis pačiomis sąlygomis kaip ir ankstesnysis;</w:t>
      </w:r>
    </w:p>
    <w:p w14:paraId="7538C02D" w14:textId="66E0A377" w:rsidR="000F0E91" w:rsidRDefault="00E61D94" w:rsidP="000F0E91">
      <w:pPr>
        <w:suppressAutoHyphens/>
        <w:autoSpaceDE w:val="0"/>
        <w:autoSpaceDN w:val="0"/>
        <w:adjustRightInd w:val="0"/>
        <w:ind w:firstLine="567"/>
        <w:jc w:val="both"/>
        <w:rPr>
          <w:szCs w:val="24"/>
        </w:rPr>
      </w:pPr>
      <w:r>
        <w:rPr>
          <w:szCs w:val="24"/>
        </w:rPr>
        <w:t>80</w:t>
      </w:r>
      <w:r w:rsidR="00743CB7">
        <w:rPr>
          <w:szCs w:val="24"/>
        </w:rPr>
        <w:t>.8</w:t>
      </w:r>
      <w:r w:rsidR="000F0E91">
        <w:rPr>
          <w:szCs w:val="24"/>
        </w:rPr>
        <w:t>. Paslaugų t</w:t>
      </w:r>
      <w:r w:rsidR="00C72428">
        <w:rPr>
          <w:szCs w:val="24"/>
        </w:rPr>
        <w:t>eikėjas pažeidžia Sutartyje nustatytus įsipareigojimus dėl konfidencialumo.</w:t>
      </w:r>
    </w:p>
    <w:p w14:paraId="5FCB1EB6" w14:textId="52EBEDF0" w:rsidR="000F0E91" w:rsidRDefault="00E61D94" w:rsidP="000F0E91">
      <w:pPr>
        <w:suppressAutoHyphens/>
        <w:autoSpaceDE w:val="0"/>
        <w:autoSpaceDN w:val="0"/>
        <w:adjustRightInd w:val="0"/>
        <w:ind w:firstLine="567"/>
        <w:jc w:val="both"/>
        <w:rPr>
          <w:szCs w:val="24"/>
        </w:rPr>
      </w:pPr>
      <w:r>
        <w:rPr>
          <w:szCs w:val="24"/>
        </w:rPr>
        <w:t>81</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F27407">
        <w:rPr>
          <w:szCs w:val="24"/>
        </w:rPr>
        <w:t>1.9</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A3143CD" w14:textId="3794556C" w:rsidR="005966BD" w:rsidRPr="00D4446A" w:rsidRDefault="00E61D94" w:rsidP="005966BD">
      <w:pPr>
        <w:tabs>
          <w:tab w:val="left" w:pos="0"/>
          <w:tab w:val="left" w:pos="993"/>
        </w:tabs>
        <w:suppressAutoHyphens/>
        <w:ind w:firstLine="567"/>
        <w:jc w:val="both"/>
        <w:rPr>
          <w:szCs w:val="24"/>
        </w:rPr>
      </w:pPr>
      <w:r>
        <w:rPr>
          <w:szCs w:val="24"/>
        </w:rPr>
        <w:t>82</w:t>
      </w:r>
      <w:r w:rsidR="000F0E91">
        <w:rPr>
          <w:szCs w:val="24"/>
        </w:rPr>
        <w:t xml:space="preserve">. </w:t>
      </w:r>
      <w:r w:rsidR="00C72428" w:rsidRPr="00753021">
        <w:rPr>
          <w:szCs w:val="24"/>
        </w:rPr>
        <w:t xml:space="preserve">Jeigu Užsakovas nutraukia Sutartį Sutarties </w:t>
      </w:r>
      <w:r>
        <w:rPr>
          <w:szCs w:val="24"/>
        </w:rPr>
        <w:t>79-80</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w:t>
      </w:r>
      <w:r w:rsidR="005966BD">
        <w:rPr>
          <w:szCs w:val="24"/>
        </w:rPr>
        <w:t xml:space="preserve">Taip pat </w:t>
      </w:r>
      <w:r w:rsidR="005966BD" w:rsidRPr="00D4446A">
        <w:rPr>
          <w:szCs w:val="24"/>
        </w:rPr>
        <w:t>Užsakovas turi teisę pasinaudoti jam pateiktu Sutarties įvykdymo užtikrinimu</w:t>
      </w:r>
      <w:r w:rsidR="005966BD">
        <w:rPr>
          <w:szCs w:val="24"/>
        </w:rPr>
        <w:t>, o</w:t>
      </w:r>
      <w:r w:rsidR="005966BD" w:rsidRPr="00D4446A">
        <w:rPr>
          <w:szCs w:val="24"/>
        </w:rPr>
        <w:t xml:space="preserve"> Paslaugos teikėjas privalo atlyginti Užsakovui visas dėl šios Sutarties nutraukimo susidariusias išlaidas ir kompensuoti dėl šios Sutarties nutraukimo pat</w:t>
      </w:r>
      <w:r w:rsidR="005966BD">
        <w:rPr>
          <w:szCs w:val="24"/>
        </w:rPr>
        <w:t>irtus nuostolius, kurių nepadengia Sutarties įvykdymo užtikrinimas.</w:t>
      </w:r>
    </w:p>
    <w:p w14:paraId="0FDCDFA6" w14:textId="509DE2F4" w:rsidR="000F0E91" w:rsidRDefault="00E61D94"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541898DC" w:rsidR="00B65E8B" w:rsidRDefault="00E61D94" w:rsidP="00B65E8B">
      <w:pPr>
        <w:suppressAutoHyphens/>
        <w:autoSpaceDE w:val="0"/>
        <w:autoSpaceDN w:val="0"/>
        <w:adjustRightInd w:val="0"/>
        <w:ind w:firstLine="567"/>
        <w:jc w:val="both"/>
        <w:rPr>
          <w:szCs w:val="24"/>
        </w:rPr>
      </w:pPr>
      <w:r>
        <w:rPr>
          <w:szCs w:val="24"/>
        </w:rPr>
        <w:t>84</w:t>
      </w:r>
      <w:r w:rsidR="000F0E91">
        <w:rPr>
          <w:szCs w:val="24"/>
        </w:rPr>
        <w:t>. Paslaugų T</w:t>
      </w:r>
      <w:r w:rsidR="00C72428" w:rsidRPr="00753021">
        <w:rPr>
          <w:szCs w:val="24"/>
        </w:rPr>
        <w:t xml:space="preserve">eikėjas, nutraukęs Sutartį dėl nepateisinamos priežasties, netenka teisės reikalauti Sutarties įvykdymo užtikrinimo dokumente nurodytos sumos. Ši suma yra laikoma Užsakovo minimaliais nuostoliais ir neatleidžia </w:t>
      </w:r>
      <w:r w:rsidR="00B65E8B">
        <w:rPr>
          <w:szCs w:val="24"/>
        </w:rPr>
        <w:t>Paslaugų T</w:t>
      </w:r>
      <w:r w:rsidR="00C72428" w:rsidRPr="00753021">
        <w:rPr>
          <w:szCs w:val="24"/>
        </w:rPr>
        <w:t>eikėjo nuo pareigos atlyginti visus Užsakovo nuostolius, viršijančius Sutarties įvykdymo užtikrinimo dokumente nurodytą sumą.</w:t>
      </w:r>
    </w:p>
    <w:p w14:paraId="40D35DCE" w14:textId="4EAD112E" w:rsidR="00C72428" w:rsidRPr="00753021" w:rsidRDefault="00E61D94" w:rsidP="00B65E8B">
      <w:pPr>
        <w:suppressAutoHyphens/>
        <w:autoSpaceDE w:val="0"/>
        <w:autoSpaceDN w:val="0"/>
        <w:adjustRightInd w:val="0"/>
        <w:ind w:firstLine="567"/>
        <w:jc w:val="both"/>
        <w:rPr>
          <w:szCs w:val="24"/>
        </w:rPr>
      </w:pPr>
      <w:r>
        <w:rPr>
          <w:szCs w:val="24"/>
        </w:rPr>
        <w:t>85</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3CF0083" w14:textId="53AF32FE" w:rsidR="004F60E3" w:rsidRPr="004F60E3" w:rsidRDefault="00E61D94" w:rsidP="004F60E3">
      <w:pPr>
        <w:pStyle w:val="Sraopastraipa"/>
        <w:widowControl w:val="0"/>
        <w:tabs>
          <w:tab w:val="left" w:pos="823"/>
        </w:tabs>
        <w:autoSpaceDE w:val="0"/>
        <w:autoSpaceDN w:val="0"/>
        <w:spacing w:before="37"/>
        <w:ind w:left="0" w:right="113" w:firstLine="567"/>
        <w:contextualSpacing w:val="0"/>
        <w:jc w:val="both"/>
        <w:rPr>
          <w:szCs w:val="24"/>
        </w:rPr>
      </w:pPr>
      <w:r>
        <w:t>86</w:t>
      </w:r>
      <w:r w:rsidR="003C19AB">
        <w:t xml:space="preserve">. </w:t>
      </w:r>
      <w:r w:rsidR="004F60E3" w:rsidRPr="00922033">
        <w:t xml:space="preserve">Paslaugų </w:t>
      </w:r>
      <w:r w:rsidR="00D4252B">
        <w:t>teikėjas</w:t>
      </w:r>
      <w:r w:rsidR="00D4252B" w:rsidRPr="00922033">
        <w:rPr>
          <w:szCs w:val="24"/>
        </w:rPr>
        <w:t xml:space="preserve"> </w:t>
      </w:r>
      <w:r w:rsidR="004F60E3" w:rsidRPr="00922033">
        <w:rPr>
          <w:szCs w:val="24"/>
        </w:rPr>
        <w:t>Užsakovui kartu su projektinių pasiūlymų / techninio darbo projekto byla arba, projekto vykdymo priežiūros Paslaugų teikimo atveju, su galutiniu Paslaugų priėmimo-perdavimo aktu, perleidžia Užsakovui visas autoriaus turtines</w:t>
      </w:r>
      <w:r w:rsidR="004F60E3" w:rsidRPr="00922033">
        <w:rPr>
          <w:spacing w:val="-13"/>
          <w:szCs w:val="24"/>
        </w:rPr>
        <w:t xml:space="preserve"> </w:t>
      </w:r>
      <w:r w:rsidR="004F60E3" w:rsidRPr="00922033">
        <w:rPr>
          <w:szCs w:val="24"/>
        </w:rPr>
        <w:t>teises,</w:t>
      </w:r>
      <w:r w:rsidR="004F60E3" w:rsidRPr="00922033">
        <w:rPr>
          <w:spacing w:val="-12"/>
          <w:szCs w:val="24"/>
        </w:rPr>
        <w:t xml:space="preserve"> </w:t>
      </w:r>
      <w:r w:rsidR="004F60E3" w:rsidRPr="00922033">
        <w:rPr>
          <w:szCs w:val="24"/>
        </w:rPr>
        <w:t>numatytas</w:t>
      </w:r>
      <w:r w:rsidR="004F60E3" w:rsidRPr="00922033">
        <w:rPr>
          <w:spacing w:val="-13"/>
          <w:szCs w:val="24"/>
        </w:rPr>
        <w:t xml:space="preserve"> </w:t>
      </w:r>
      <w:r w:rsidR="004F60E3" w:rsidRPr="00922033">
        <w:rPr>
          <w:szCs w:val="24"/>
        </w:rPr>
        <w:t>Lietuvos</w:t>
      </w:r>
      <w:r w:rsidR="004F60E3" w:rsidRPr="00922033">
        <w:rPr>
          <w:spacing w:val="-12"/>
          <w:szCs w:val="24"/>
        </w:rPr>
        <w:t xml:space="preserve"> </w:t>
      </w:r>
      <w:r w:rsidR="004F60E3" w:rsidRPr="00922033">
        <w:rPr>
          <w:szCs w:val="24"/>
        </w:rPr>
        <w:t>Respublikos</w:t>
      </w:r>
      <w:r w:rsidR="004F60E3" w:rsidRPr="00922033">
        <w:rPr>
          <w:spacing w:val="-13"/>
          <w:szCs w:val="24"/>
        </w:rPr>
        <w:t xml:space="preserve"> </w:t>
      </w:r>
      <w:r w:rsidR="004F60E3" w:rsidRPr="00922033">
        <w:rPr>
          <w:szCs w:val="24"/>
        </w:rPr>
        <w:t>autorių</w:t>
      </w:r>
      <w:r w:rsidR="004F60E3" w:rsidRPr="00922033">
        <w:rPr>
          <w:spacing w:val="-12"/>
          <w:szCs w:val="24"/>
        </w:rPr>
        <w:t xml:space="preserve"> </w:t>
      </w:r>
      <w:r w:rsidR="004F60E3" w:rsidRPr="00922033">
        <w:rPr>
          <w:szCs w:val="24"/>
        </w:rPr>
        <w:t>teisių</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gretutinių</w:t>
      </w:r>
      <w:r w:rsidR="004F60E3" w:rsidRPr="00922033">
        <w:rPr>
          <w:spacing w:val="-13"/>
          <w:szCs w:val="24"/>
        </w:rPr>
        <w:t xml:space="preserve"> </w:t>
      </w:r>
      <w:r w:rsidR="004F60E3" w:rsidRPr="00922033">
        <w:rPr>
          <w:szCs w:val="24"/>
        </w:rPr>
        <w:t>teisių</w:t>
      </w:r>
      <w:r w:rsidR="004F60E3" w:rsidRPr="00922033">
        <w:rPr>
          <w:spacing w:val="-12"/>
          <w:szCs w:val="24"/>
        </w:rPr>
        <w:t xml:space="preserve"> </w:t>
      </w:r>
      <w:r w:rsidR="004F60E3" w:rsidRPr="00922033">
        <w:rPr>
          <w:szCs w:val="24"/>
        </w:rPr>
        <w:t>įstatyme,</w:t>
      </w:r>
      <w:r w:rsidR="004F60E3" w:rsidRPr="00922033">
        <w:rPr>
          <w:spacing w:val="-12"/>
          <w:szCs w:val="24"/>
        </w:rPr>
        <w:t xml:space="preserve"> </w:t>
      </w:r>
      <w:r w:rsidR="004F60E3" w:rsidRPr="00922033">
        <w:rPr>
          <w:szCs w:val="24"/>
        </w:rPr>
        <w:t>į</w:t>
      </w:r>
      <w:r w:rsidR="004F60E3" w:rsidRPr="00922033">
        <w:rPr>
          <w:spacing w:val="-13"/>
          <w:szCs w:val="24"/>
        </w:rPr>
        <w:t xml:space="preserve"> </w:t>
      </w:r>
      <w:r w:rsidR="004F60E3" w:rsidRPr="00922033">
        <w:rPr>
          <w:szCs w:val="24"/>
        </w:rPr>
        <w:t>visą</w:t>
      </w:r>
      <w:r w:rsidR="004F60E3" w:rsidRPr="00922033">
        <w:rPr>
          <w:spacing w:val="-12"/>
          <w:szCs w:val="24"/>
        </w:rPr>
        <w:t xml:space="preserve"> </w:t>
      </w:r>
      <w:r w:rsidR="004F60E3" w:rsidRPr="00922033">
        <w:rPr>
          <w:szCs w:val="24"/>
        </w:rPr>
        <w:t>projektinę</w:t>
      </w:r>
      <w:r w:rsidR="004F60E3" w:rsidRPr="00922033">
        <w:rPr>
          <w:spacing w:val="-11"/>
          <w:szCs w:val="24"/>
        </w:rPr>
        <w:t xml:space="preserve"> </w:t>
      </w:r>
      <w:r w:rsidR="004F60E3" w:rsidRPr="00922033">
        <w:rPr>
          <w:szCs w:val="24"/>
        </w:rPr>
        <w:t>dokumentaciją</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(arba)</w:t>
      </w:r>
      <w:r w:rsidR="004F60E3" w:rsidRPr="00922033">
        <w:rPr>
          <w:spacing w:val="-12"/>
          <w:szCs w:val="24"/>
        </w:rPr>
        <w:t xml:space="preserve"> </w:t>
      </w:r>
      <w:r w:rsidR="004F60E3" w:rsidRPr="00922033">
        <w:rPr>
          <w:szCs w:val="24"/>
        </w:rPr>
        <w:t>jos</w:t>
      </w:r>
      <w:r w:rsidR="004F60E3" w:rsidRPr="00922033">
        <w:rPr>
          <w:spacing w:val="-12"/>
          <w:szCs w:val="24"/>
        </w:rPr>
        <w:t xml:space="preserve"> </w:t>
      </w:r>
      <w:r w:rsidR="004F60E3" w:rsidRPr="00922033">
        <w:rPr>
          <w:szCs w:val="24"/>
        </w:rPr>
        <w:t>pavienes dalis, suteikiant teisę Užsakovui disponuoti kūriniais jo nuožiūra ir (arba) kitaip realizuoti turtines teises, įgytas Pirkimo sutarties pagrindu. Šalys</w:t>
      </w:r>
      <w:r w:rsidR="004F60E3" w:rsidRPr="00922033">
        <w:rPr>
          <w:spacing w:val="-7"/>
          <w:szCs w:val="24"/>
        </w:rPr>
        <w:t xml:space="preserve"> </w:t>
      </w:r>
      <w:r w:rsidR="004F60E3" w:rsidRPr="00922033">
        <w:rPr>
          <w:szCs w:val="24"/>
        </w:rPr>
        <w:t>nurodo</w:t>
      </w:r>
      <w:r w:rsidR="004F60E3" w:rsidRPr="00922033">
        <w:rPr>
          <w:spacing w:val="-8"/>
          <w:szCs w:val="24"/>
        </w:rPr>
        <w:t xml:space="preserve"> </w:t>
      </w:r>
      <w:r w:rsidR="004F60E3" w:rsidRPr="00922033">
        <w:rPr>
          <w:szCs w:val="24"/>
        </w:rPr>
        <w:t>ir</w:t>
      </w:r>
      <w:r w:rsidR="004F60E3" w:rsidRPr="00922033">
        <w:rPr>
          <w:spacing w:val="-7"/>
          <w:szCs w:val="24"/>
        </w:rPr>
        <w:t xml:space="preserve"> </w:t>
      </w:r>
      <w:r w:rsidR="004F60E3" w:rsidRPr="00922033">
        <w:rPr>
          <w:szCs w:val="24"/>
        </w:rPr>
        <w:t>susitaria,</w:t>
      </w:r>
      <w:r w:rsidR="004F60E3" w:rsidRPr="00922033">
        <w:rPr>
          <w:spacing w:val="-8"/>
          <w:szCs w:val="24"/>
        </w:rPr>
        <w:t xml:space="preserve"> </w:t>
      </w:r>
      <w:r w:rsidR="004F60E3" w:rsidRPr="00922033">
        <w:rPr>
          <w:szCs w:val="24"/>
        </w:rPr>
        <w:t>kad</w:t>
      </w:r>
      <w:r w:rsidR="004F60E3" w:rsidRPr="00922033">
        <w:rPr>
          <w:spacing w:val="-7"/>
          <w:szCs w:val="24"/>
        </w:rPr>
        <w:t xml:space="preserve"> </w:t>
      </w:r>
      <w:r w:rsidR="004F60E3" w:rsidRPr="00922033">
        <w:rPr>
          <w:szCs w:val="24"/>
        </w:rPr>
        <w:t>šiame</w:t>
      </w:r>
      <w:r w:rsidR="004F60E3" w:rsidRPr="00922033">
        <w:rPr>
          <w:spacing w:val="-7"/>
          <w:szCs w:val="24"/>
        </w:rPr>
        <w:t xml:space="preserve"> </w:t>
      </w:r>
      <w:r w:rsidR="004F60E3" w:rsidRPr="00922033">
        <w:rPr>
          <w:szCs w:val="24"/>
        </w:rPr>
        <w:t>punkte</w:t>
      </w:r>
      <w:r w:rsidR="004F60E3" w:rsidRPr="00922033">
        <w:rPr>
          <w:spacing w:val="-7"/>
          <w:szCs w:val="24"/>
        </w:rPr>
        <w:t xml:space="preserve"> </w:t>
      </w:r>
      <w:r w:rsidR="004F60E3" w:rsidRPr="00922033">
        <w:rPr>
          <w:szCs w:val="24"/>
        </w:rPr>
        <w:t>nurodytos</w:t>
      </w:r>
      <w:r w:rsidR="004F60E3" w:rsidRPr="00922033">
        <w:rPr>
          <w:spacing w:val="-6"/>
          <w:szCs w:val="24"/>
        </w:rPr>
        <w:t xml:space="preserve"> </w:t>
      </w:r>
      <w:r w:rsidR="004F60E3" w:rsidRPr="00922033">
        <w:rPr>
          <w:szCs w:val="24"/>
        </w:rPr>
        <w:t>autoriaus</w:t>
      </w:r>
      <w:r w:rsidR="004F60E3" w:rsidRPr="00922033">
        <w:rPr>
          <w:spacing w:val="-7"/>
          <w:szCs w:val="24"/>
        </w:rPr>
        <w:t xml:space="preserve"> </w:t>
      </w:r>
      <w:r w:rsidR="004F60E3" w:rsidRPr="00922033">
        <w:rPr>
          <w:szCs w:val="24"/>
        </w:rPr>
        <w:t>turtinės</w:t>
      </w:r>
      <w:r w:rsidR="004F60E3" w:rsidRPr="00922033">
        <w:rPr>
          <w:spacing w:val="-7"/>
          <w:szCs w:val="24"/>
        </w:rPr>
        <w:t xml:space="preserve"> </w:t>
      </w:r>
      <w:r w:rsidR="004F60E3" w:rsidRPr="00922033">
        <w:rPr>
          <w:szCs w:val="24"/>
        </w:rPr>
        <w:t>teisės</w:t>
      </w:r>
      <w:r w:rsidR="004F60E3" w:rsidRPr="00922033">
        <w:rPr>
          <w:spacing w:val="-7"/>
          <w:szCs w:val="24"/>
        </w:rPr>
        <w:t xml:space="preserve"> </w:t>
      </w:r>
      <w:r w:rsidR="004F60E3" w:rsidRPr="00922033">
        <w:rPr>
          <w:szCs w:val="24"/>
        </w:rPr>
        <w:t>bus</w:t>
      </w:r>
      <w:r w:rsidR="004F60E3" w:rsidRPr="00922033">
        <w:rPr>
          <w:spacing w:val="-7"/>
          <w:szCs w:val="24"/>
        </w:rPr>
        <w:t xml:space="preserve"> </w:t>
      </w:r>
      <w:r w:rsidR="004F60E3" w:rsidRPr="00922033">
        <w:rPr>
          <w:szCs w:val="24"/>
        </w:rPr>
        <w:t>laikomos</w:t>
      </w:r>
      <w:r w:rsidR="004F60E3" w:rsidRPr="00922033">
        <w:rPr>
          <w:spacing w:val="-7"/>
          <w:szCs w:val="24"/>
        </w:rPr>
        <w:t xml:space="preserve"> </w:t>
      </w:r>
      <w:r w:rsidR="004F60E3" w:rsidRPr="00922033">
        <w:rPr>
          <w:szCs w:val="24"/>
        </w:rPr>
        <w:t>perleistomis</w:t>
      </w:r>
      <w:r w:rsidR="004F60E3" w:rsidRPr="00922033">
        <w:rPr>
          <w:spacing w:val="-7"/>
          <w:szCs w:val="24"/>
        </w:rPr>
        <w:t xml:space="preserve"> </w:t>
      </w:r>
      <w:r w:rsidR="004F60E3" w:rsidRPr="00922033">
        <w:rPr>
          <w:szCs w:val="24"/>
        </w:rPr>
        <w:t>Užsakovui,</w:t>
      </w:r>
      <w:r w:rsidR="004F60E3" w:rsidRPr="00922033">
        <w:rPr>
          <w:spacing w:val="-7"/>
          <w:szCs w:val="24"/>
        </w:rPr>
        <w:t xml:space="preserve"> </w:t>
      </w:r>
      <w:r w:rsidR="004F60E3" w:rsidRPr="00922033">
        <w:rPr>
          <w:szCs w:val="24"/>
        </w:rPr>
        <w:t>kai</w:t>
      </w:r>
      <w:r w:rsidR="004F60E3" w:rsidRPr="00922033">
        <w:rPr>
          <w:spacing w:val="-8"/>
          <w:szCs w:val="24"/>
        </w:rPr>
        <w:t xml:space="preserve"> </w:t>
      </w:r>
      <w:r w:rsidR="004F60E3" w:rsidRPr="00922033">
        <w:rPr>
          <w:szCs w:val="24"/>
        </w:rPr>
        <w:t>atitinkama</w:t>
      </w:r>
      <w:r w:rsidR="004F60E3" w:rsidRPr="00922033">
        <w:rPr>
          <w:spacing w:val="-7"/>
          <w:szCs w:val="24"/>
        </w:rPr>
        <w:t xml:space="preserve"> </w:t>
      </w:r>
      <w:r w:rsidR="004F60E3" w:rsidRPr="00922033">
        <w:rPr>
          <w:szCs w:val="24"/>
        </w:rPr>
        <w:t>projektinė dokumentacija</w:t>
      </w:r>
      <w:r w:rsidR="004F60E3" w:rsidRPr="00922033">
        <w:rPr>
          <w:spacing w:val="-6"/>
          <w:szCs w:val="24"/>
        </w:rPr>
        <w:t xml:space="preserve"> </w:t>
      </w:r>
      <w:r w:rsidR="004F60E3" w:rsidRPr="00922033">
        <w:rPr>
          <w:szCs w:val="24"/>
        </w:rPr>
        <w:t>arba</w:t>
      </w:r>
      <w:r w:rsidR="004F60E3" w:rsidRPr="00922033">
        <w:rPr>
          <w:spacing w:val="-6"/>
          <w:szCs w:val="24"/>
        </w:rPr>
        <w:t xml:space="preserve"> </w:t>
      </w:r>
      <w:r w:rsidR="004F60E3" w:rsidRPr="00922033">
        <w:rPr>
          <w:szCs w:val="24"/>
        </w:rPr>
        <w:t>jos</w:t>
      </w:r>
      <w:r w:rsidR="004F60E3" w:rsidRPr="00922033">
        <w:rPr>
          <w:spacing w:val="-8"/>
          <w:szCs w:val="24"/>
        </w:rPr>
        <w:t xml:space="preserve"> </w:t>
      </w:r>
      <w:r w:rsidR="004F60E3" w:rsidRPr="00922033">
        <w:rPr>
          <w:szCs w:val="24"/>
        </w:rPr>
        <w:t>dalis</w:t>
      </w:r>
      <w:r w:rsidR="004F60E3" w:rsidRPr="00922033">
        <w:rPr>
          <w:spacing w:val="-5"/>
          <w:szCs w:val="24"/>
        </w:rPr>
        <w:t xml:space="preserve"> </w:t>
      </w:r>
      <w:r w:rsidR="004F60E3" w:rsidRPr="00922033">
        <w:rPr>
          <w:szCs w:val="24"/>
        </w:rPr>
        <w:t>bus</w:t>
      </w:r>
      <w:r w:rsidR="004F60E3" w:rsidRPr="00922033">
        <w:rPr>
          <w:spacing w:val="-7"/>
          <w:szCs w:val="24"/>
        </w:rPr>
        <w:t xml:space="preserve"> </w:t>
      </w:r>
      <w:r w:rsidR="004F60E3" w:rsidRPr="00922033">
        <w:rPr>
          <w:szCs w:val="24"/>
        </w:rPr>
        <w:t>perduota</w:t>
      </w:r>
      <w:r w:rsidR="004F60E3" w:rsidRPr="00922033">
        <w:rPr>
          <w:spacing w:val="-6"/>
          <w:szCs w:val="24"/>
        </w:rPr>
        <w:t xml:space="preserve"> </w:t>
      </w:r>
      <w:r w:rsidR="00E578F5" w:rsidRPr="00922033">
        <w:rPr>
          <w:spacing w:val="-6"/>
          <w:szCs w:val="24"/>
        </w:rPr>
        <w:t>Paslaugų tei</w:t>
      </w:r>
      <w:r w:rsidR="004F60E3" w:rsidRPr="00922033">
        <w:rPr>
          <w:szCs w:val="24"/>
        </w:rPr>
        <w:t>kėjo</w:t>
      </w:r>
      <w:r w:rsidR="004F60E3" w:rsidRPr="00922033">
        <w:rPr>
          <w:spacing w:val="-6"/>
          <w:szCs w:val="24"/>
        </w:rPr>
        <w:t xml:space="preserve"> </w:t>
      </w:r>
      <w:r w:rsidR="004F60E3" w:rsidRPr="00922033">
        <w:rPr>
          <w:szCs w:val="24"/>
        </w:rPr>
        <w:t>Užsakovui</w:t>
      </w:r>
      <w:r w:rsidR="004F60E3" w:rsidRPr="00922033">
        <w:rPr>
          <w:spacing w:val="-6"/>
          <w:szCs w:val="24"/>
        </w:rPr>
        <w:t xml:space="preserve"> </w:t>
      </w:r>
      <w:r w:rsidR="004F60E3" w:rsidRPr="00922033">
        <w:rPr>
          <w:szCs w:val="24"/>
        </w:rPr>
        <w:t>Pirkimo</w:t>
      </w:r>
      <w:r w:rsidR="004F60E3" w:rsidRPr="00922033">
        <w:rPr>
          <w:spacing w:val="-6"/>
          <w:szCs w:val="24"/>
        </w:rPr>
        <w:t xml:space="preserve"> </w:t>
      </w:r>
      <w:r w:rsidR="004F60E3" w:rsidRPr="00922033">
        <w:rPr>
          <w:szCs w:val="24"/>
        </w:rPr>
        <w:t>sutartyje</w:t>
      </w:r>
      <w:r w:rsidR="004F60E3" w:rsidRPr="00922033">
        <w:rPr>
          <w:spacing w:val="-6"/>
          <w:szCs w:val="24"/>
        </w:rPr>
        <w:t xml:space="preserve"> </w:t>
      </w:r>
      <w:r w:rsidR="004F60E3" w:rsidRPr="00922033">
        <w:rPr>
          <w:szCs w:val="24"/>
        </w:rPr>
        <w:t>nustatyta</w:t>
      </w:r>
      <w:r w:rsidR="004F60E3" w:rsidRPr="00922033">
        <w:rPr>
          <w:spacing w:val="-6"/>
          <w:szCs w:val="24"/>
        </w:rPr>
        <w:t xml:space="preserve"> </w:t>
      </w:r>
      <w:r w:rsidR="004F60E3" w:rsidRPr="00922033">
        <w:rPr>
          <w:szCs w:val="24"/>
        </w:rPr>
        <w:t>tvarka.</w:t>
      </w:r>
      <w:r w:rsidR="004F60E3" w:rsidRPr="00922033">
        <w:rPr>
          <w:spacing w:val="-6"/>
          <w:szCs w:val="24"/>
        </w:rPr>
        <w:t xml:space="preserve"> </w:t>
      </w:r>
      <w:r w:rsidR="00D4252B">
        <w:rPr>
          <w:szCs w:val="24"/>
        </w:rPr>
        <w:t>Paslaugų teikėjas</w:t>
      </w:r>
      <w:r w:rsidR="00D4252B" w:rsidRPr="00922033">
        <w:rPr>
          <w:spacing w:val="-6"/>
          <w:szCs w:val="24"/>
        </w:rPr>
        <w:t xml:space="preserve"> </w:t>
      </w:r>
      <w:r w:rsidR="004F60E3" w:rsidRPr="00922033">
        <w:rPr>
          <w:szCs w:val="24"/>
        </w:rPr>
        <w:t>nurodo</w:t>
      </w:r>
      <w:r w:rsidR="004F60E3" w:rsidRPr="00922033">
        <w:rPr>
          <w:spacing w:val="-6"/>
          <w:szCs w:val="24"/>
        </w:rPr>
        <w:t xml:space="preserve"> </w:t>
      </w:r>
      <w:r w:rsidR="004F60E3" w:rsidRPr="00922033">
        <w:rPr>
          <w:szCs w:val="24"/>
        </w:rPr>
        <w:t>ir</w:t>
      </w:r>
      <w:r w:rsidR="004F60E3" w:rsidRPr="00922033">
        <w:rPr>
          <w:spacing w:val="-6"/>
          <w:szCs w:val="24"/>
        </w:rPr>
        <w:t xml:space="preserve"> </w:t>
      </w:r>
      <w:r w:rsidR="004F60E3" w:rsidRPr="00922033">
        <w:rPr>
          <w:szCs w:val="24"/>
        </w:rPr>
        <w:t>patvirtina,</w:t>
      </w:r>
      <w:r w:rsidR="004F60E3" w:rsidRPr="00922033">
        <w:rPr>
          <w:spacing w:val="-6"/>
          <w:szCs w:val="24"/>
        </w:rPr>
        <w:t xml:space="preserve"> </w:t>
      </w:r>
      <w:r w:rsidR="004F60E3" w:rsidRPr="00922033">
        <w:rPr>
          <w:szCs w:val="24"/>
        </w:rPr>
        <w:t>kad</w:t>
      </w:r>
      <w:r w:rsidR="004F60E3" w:rsidRPr="00922033">
        <w:rPr>
          <w:spacing w:val="-6"/>
          <w:szCs w:val="24"/>
        </w:rPr>
        <w:t xml:space="preserve"> </w:t>
      </w:r>
      <w:r w:rsidR="004F60E3" w:rsidRPr="00922033">
        <w:rPr>
          <w:szCs w:val="24"/>
        </w:rPr>
        <w:t>Užsakovas neprivalo</w:t>
      </w:r>
      <w:r w:rsidR="004F60E3" w:rsidRPr="00922033">
        <w:rPr>
          <w:spacing w:val="-2"/>
          <w:szCs w:val="24"/>
        </w:rPr>
        <w:t xml:space="preserve"> </w:t>
      </w:r>
      <w:r w:rsidR="004F60E3" w:rsidRPr="00922033">
        <w:rPr>
          <w:szCs w:val="24"/>
        </w:rPr>
        <w:t>sumokėti</w:t>
      </w:r>
      <w:r w:rsidR="004F60E3" w:rsidRPr="00922033">
        <w:rPr>
          <w:spacing w:val="-2"/>
          <w:szCs w:val="24"/>
        </w:rPr>
        <w:t xml:space="preserve"> </w:t>
      </w:r>
      <w:r w:rsidR="00E578F5" w:rsidRPr="00922033">
        <w:rPr>
          <w:szCs w:val="24"/>
        </w:rPr>
        <w:t>Paslaugų tei</w:t>
      </w:r>
      <w:r w:rsidR="004F60E3" w:rsidRPr="00922033">
        <w:rPr>
          <w:szCs w:val="24"/>
        </w:rPr>
        <w:t>kėjui</w:t>
      </w:r>
      <w:r w:rsidR="004F60E3" w:rsidRPr="00922033">
        <w:rPr>
          <w:spacing w:val="-2"/>
          <w:szCs w:val="24"/>
        </w:rPr>
        <w:t xml:space="preserve"> </w:t>
      </w:r>
      <w:r w:rsidR="004F60E3" w:rsidRPr="00922033">
        <w:rPr>
          <w:szCs w:val="24"/>
        </w:rPr>
        <w:t>papildomai</w:t>
      </w:r>
      <w:r w:rsidR="004F60E3" w:rsidRPr="00922033">
        <w:rPr>
          <w:spacing w:val="-2"/>
          <w:szCs w:val="24"/>
        </w:rPr>
        <w:t xml:space="preserve"> </w:t>
      </w:r>
      <w:r w:rsidR="004F60E3" w:rsidRPr="00922033">
        <w:rPr>
          <w:szCs w:val="24"/>
        </w:rPr>
        <w:t>už šiame</w:t>
      </w:r>
      <w:r w:rsidR="004F60E3" w:rsidRPr="00922033">
        <w:rPr>
          <w:spacing w:val="-4"/>
          <w:szCs w:val="24"/>
        </w:rPr>
        <w:t xml:space="preserve"> </w:t>
      </w:r>
      <w:r w:rsidR="004F60E3" w:rsidRPr="00922033">
        <w:rPr>
          <w:szCs w:val="24"/>
        </w:rPr>
        <w:t>punkte</w:t>
      </w:r>
      <w:r w:rsidR="004F60E3" w:rsidRPr="00922033">
        <w:rPr>
          <w:spacing w:val="-2"/>
          <w:szCs w:val="24"/>
        </w:rPr>
        <w:t xml:space="preserve"> </w:t>
      </w:r>
      <w:r w:rsidR="004F60E3" w:rsidRPr="00922033">
        <w:rPr>
          <w:szCs w:val="24"/>
        </w:rPr>
        <w:t>nurodytas</w:t>
      </w:r>
      <w:r w:rsidR="004F60E3" w:rsidRPr="00922033">
        <w:rPr>
          <w:spacing w:val="-1"/>
          <w:szCs w:val="24"/>
        </w:rPr>
        <w:t xml:space="preserve"> </w:t>
      </w:r>
      <w:r w:rsidR="004F60E3" w:rsidRPr="00922033">
        <w:rPr>
          <w:szCs w:val="24"/>
        </w:rPr>
        <w:t>perleistas</w:t>
      </w:r>
      <w:r w:rsidR="004F60E3" w:rsidRPr="00922033">
        <w:rPr>
          <w:spacing w:val="-1"/>
          <w:szCs w:val="24"/>
        </w:rPr>
        <w:t xml:space="preserve"> </w:t>
      </w:r>
      <w:r w:rsidR="004F60E3" w:rsidRPr="00922033">
        <w:rPr>
          <w:szCs w:val="24"/>
        </w:rPr>
        <w:t>autoriaus</w:t>
      </w:r>
      <w:r w:rsidR="004F60E3" w:rsidRPr="00922033">
        <w:rPr>
          <w:spacing w:val="-1"/>
          <w:szCs w:val="24"/>
        </w:rPr>
        <w:t xml:space="preserve"> </w:t>
      </w:r>
      <w:r w:rsidR="004F60E3" w:rsidRPr="00922033">
        <w:rPr>
          <w:szCs w:val="24"/>
        </w:rPr>
        <w:t>turtines</w:t>
      </w:r>
      <w:r w:rsidR="004F60E3" w:rsidRPr="00922033">
        <w:rPr>
          <w:spacing w:val="-1"/>
          <w:szCs w:val="24"/>
        </w:rPr>
        <w:t xml:space="preserve"> </w:t>
      </w:r>
      <w:r w:rsidR="004F60E3" w:rsidRPr="00922033">
        <w:rPr>
          <w:szCs w:val="24"/>
        </w:rPr>
        <w:t>teises</w:t>
      </w:r>
      <w:r w:rsidR="004F60E3" w:rsidRPr="00922033">
        <w:rPr>
          <w:spacing w:val="-1"/>
          <w:szCs w:val="24"/>
        </w:rPr>
        <w:t xml:space="preserve"> </w:t>
      </w:r>
      <w:r w:rsidR="004F60E3" w:rsidRPr="00922033">
        <w:rPr>
          <w:szCs w:val="24"/>
        </w:rPr>
        <w:t>į</w:t>
      </w:r>
      <w:r w:rsidR="004F60E3" w:rsidRPr="00922033">
        <w:rPr>
          <w:spacing w:val="-2"/>
          <w:szCs w:val="24"/>
        </w:rPr>
        <w:t xml:space="preserve"> </w:t>
      </w:r>
      <w:r w:rsidR="004F60E3" w:rsidRPr="00922033">
        <w:rPr>
          <w:szCs w:val="24"/>
        </w:rPr>
        <w:t>kūrinius</w:t>
      </w:r>
      <w:r w:rsidR="004F60E3" w:rsidRPr="00922033">
        <w:rPr>
          <w:spacing w:val="-1"/>
          <w:szCs w:val="24"/>
        </w:rPr>
        <w:t xml:space="preserve"> </w:t>
      </w:r>
      <w:r w:rsidR="004F60E3" w:rsidRPr="00922033">
        <w:rPr>
          <w:szCs w:val="24"/>
        </w:rPr>
        <w:t>(projektinę</w:t>
      </w:r>
      <w:r w:rsidR="004F60E3" w:rsidRPr="00922033">
        <w:rPr>
          <w:spacing w:val="-2"/>
          <w:szCs w:val="24"/>
        </w:rPr>
        <w:t xml:space="preserve"> </w:t>
      </w:r>
      <w:r w:rsidR="004F60E3" w:rsidRPr="00922033">
        <w:rPr>
          <w:szCs w:val="24"/>
        </w:rPr>
        <w:t>dokumentacija</w:t>
      </w:r>
      <w:r w:rsidR="004F60E3" w:rsidRPr="00922033">
        <w:rPr>
          <w:spacing w:val="-1"/>
          <w:szCs w:val="24"/>
        </w:rPr>
        <w:t xml:space="preserve"> </w:t>
      </w:r>
      <w:r w:rsidR="004F60E3" w:rsidRPr="00922033">
        <w:rPr>
          <w:szCs w:val="24"/>
        </w:rPr>
        <w:t>ir pavienes jos dalis). Šiame punkte nurodytas turtinių teisių perleidimas neribojamas Lietuvos Respublikos teritorija.</w:t>
      </w:r>
    </w:p>
    <w:p w14:paraId="4D7E9397" w14:textId="1CCED884" w:rsidR="001523AB" w:rsidRPr="00F20ECD" w:rsidRDefault="003C19AB" w:rsidP="00E578F5">
      <w:pPr>
        <w:autoSpaceDE w:val="0"/>
        <w:autoSpaceDN w:val="0"/>
        <w:adjustRightInd w:val="0"/>
      </w:pPr>
      <w:r>
        <w:t xml:space="preserve"> </w:t>
      </w:r>
    </w:p>
    <w:p w14:paraId="4866EEC5" w14:textId="0094E8D5" w:rsidR="00974062" w:rsidRDefault="00B65E8B" w:rsidP="00974062">
      <w:pPr>
        <w:tabs>
          <w:tab w:val="left" w:pos="567"/>
        </w:tabs>
        <w:suppressAutoHyphens/>
        <w:ind w:left="568"/>
        <w:jc w:val="center"/>
        <w:rPr>
          <w:b/>
          <w:szCs w:val="24"/>
        </w:rPr>
      </w:pPr>
      <w:r>
        <w:rPr>
          <w:b/>
          <w:szCs w:val="24"/>
        </w:rPr>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056AC87D" w:rsidR="00B65E8B" w:rsidRDefault="00E61D94" w:rsidP="00B65E8B">
      <w:pPr>
        <w:tabs>
          <w:tab w:val="left" w:pos="993"/>
        </w:tabs>
        <w:suppressAutoHyphens/>
        <w:ind w:firstLine="567"/>
        <w:jc w:val="both"/>
        <w:rPr>
          <w:szCs w:val="24"/>
        </w:rPr>
      </w:pPr>
      <w:r>
        <w:rPr>
          <w:szCs w:val="24"/>
        </w:rPr>
        <w:t>87</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6C9A056D" w:rsidR="00B65E8B" w:rsidRPr="00753021" w:rsidRDefault="00E61D94" w:rsidP="00B65E8B">
      <w:pPr>
        <w:tabs>
          <w:tab w:val="left" w:pos="993"/>
        </w:tabs>
        <w:suppressAutoHyphens/>
        <w:ind w:firstLine="567"/>
        <w:jc w:val="both"/>
        <w:rPr>
          <w:szCs w:val="24"/>
        </w:rPr>
      </w:pPr>
      <w:r>
        <w:rPr>
          <w:szCs w:val="24"/>
        </w:rPr>
        <w:t>88</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6BCF1244" w:rsidR="00974062" w:rsidRPr="002B28E7" w:rsidRDefault="00E61D94" w:rsidP="00B65E8B">
      <w:pPr>
        <w:tabs>
          <w:tab w:val="left" w:pos="993"/>
        </w:tabs>
        <w:suppressAutoHyphens/>
        <w:ind w:firstLine="567"/>
        <w:jc w:val="both"/>
        <w:rPr>
          <w:szCs w:val="24"/>
        </w:rPr>
      </w:pPr>
      <w:r>
        <w:rPr>
          <w:szCs w:val="24"/>
        </w:rPr>
        <w:t>89</w:t>
      </w:r>
      <w:r w:rsidR="00974062" w:rsidRPr="002B28E7">
        <w:rPr>
          <w:szCs w:val="24"/>
        </w:rPr>
        <w:t>. Užsakovo atsakingi asmenys:</w:t>
      </w:r>
    </w:p>
    <w:p w14:paraId="4870B79C" w14:textId="01FCBBA9" w:rsidR="00974062" w:rsidRPr="002B28E7" w:rsidRDefault="00E61D94" w:rsidP="00974062">
      <w:pPr>
        <w:ind w:firstLine="567"/>
        <w:jc w:val="both"/>
        <w:rPr>
          <w:szCs w:val="24"/>
        </w:rPr>
      </w:pPr>
      <w:r>
        <w:rPr>
          <w:szCs w:val="24"/>
        </w:rPr>
        <w:t>89</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451B97CF" w:rsidR="00974062" w:rsidRPr="002B28E7" w:rsidRDefault="00E61D94" w:rsidP="00974062">
      <w:pPr>
        <w:ind w:right="-82" w:firstLine="567"/>
        <w:jc w:val="both"/>
        <w:rPr>
          <w:szCs w:val="24"/>
        </w:rPr>
      </w:pPr>
      <w:r>
        <w:rPr>
          <w:szCs w:val="24"/>
        </w:rPr>
        <w:t>89</w:t>
      </w:r>
      <w:r w:rsidR="00974062" w:rsidRPr="002B28E7">
        <w:rPr>
          <w:szCs w:val="24"/>
        </w:rPr>
        <w:t xml:space="preserve">.2. už sutarties ir jos pakeitimų paskelbimą – </w:t>
      </w:r>
      <w:r w:rsidR="00B65E8B">
        <w:rPr>
          <w:szCs w:val="24"/>
        </w:rPr>
        <w:t>___________________________________.</w:t>
      </w:r>
    </w:p>
    <w:p w14:paraId="10253A02" w14:textId="48E3704B" w:rsidR="00B65E8B" w:rsidRDefault="00E61D94" w:rsidP="00B65E8B">
      <w:pPr>
        <w:ind w:firstLine="567"/>
        <w:jc w:val="both"/>
        <w:rPr>
          <w:szCs w:val="24"/>
        </w:rPr>
      </w:pPr>
      <w:r>
        <w:rPr>
          <w:szCs w:val="24"/>
        </w:rPr>
        <w:t>90</w:t>
      </w:r>
      <w:r w:rsidR="00974062" w:rsidRPr="002B28E7">
        <w:rPr>
          <w:szCs w:val="24"/>
        </w:rPr>
        <w:t>. Paslaugų teikėjo atsakingas asmuo už sutarties vykdymą – _____________________.</w:t>
      </w:r>
    </w:p>
    <w:p w14:paraId="637A2A18" w14:textId="3B9FBB9A" w:rsidR="00B65E8B" w:rsidRDefault="00E61D94" w:rsidP="00B65E8B">
      <w:pPr>
        <w:ind w:firstLine="567"/>
        <w:jc w:val="both"/>
        <w:rPr>
          <w:bCs/>
          <w:szCs w:val="24"/>
        </w:rPr>
      </w:pPr>
      <w:r>
        <w:rPr>
          <w:szCs w:val="24"/>
        </w:rPr>
        <w:t>91</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0FAAF383" w:rsidR="00B65E8B" w:rsidRPr="005A0566" w:rsidRDefault="00E61D94" w:rsidP="00B65E8B">
      <w:pPr>
        <w:ind w:firstLine="567"/>
        <w:jc w:val="both"/>
        <w:rPr>
          <w:bCs/>
          <w:szCs w:val="24"/>
        </w:rPr>
      </w:pPr>
      <w:r>
        <w:rPr>
          <w:bCs/>
          <w:szCs w:val="24"/>
        </w:rPr>
        <w:t>92</w:t>
      </w:r>
      <w:r w:rsidR="00B65E8B">
        <w:rPr>
          <w:bCs/>
          <w:szCs w:val="24"/>
        </w:rPr>
        <w:t xml:space="preserve">. </w:t>
      </w:r>
      <w:r w:rsidR="00B65E8B" w:rsidRPr="00966A26">
        <w:rPr>
          <w:bCs/>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5FF87C5" w14:textId="1422B1CC" w:rsidR="00974062" w:rsidRPr="002B28E7" w:rsidRDefault="00E61D94" w:rsidP="00974062">
      <w:pPr>
        <w:tabs>
          <w:tab w:val="left" w:pos="993"/>
        </w:tabs>
        <w:suppressAutoHyphens/>
        <w:ind w:firstLine="567"/>
        <w:jc w:val="both"/>
        <w:rPr>
          <w:szCs w:val="24"/>
        </w:rPr>
      </w:pPr>
      <w:r>
        <w:rPr>
          <w:szCs w:val="24"/>
        </w:rPr>
        <w:t>93</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10ED5A5" w:rsidR="00B65E8B" w:rsidRDefault="00E61D94" w:rsidP="00B65E8B">
      <w:pPr>
        <w:tabs>
          <w:tab w:val="left" w:pos="993"/>
        </w:tabs>
        <w:suppressAutoHyphens/>
        <w:ind w:firstLine="567"/>
        <w:jc w:val="both"/>
        <w:rPr>
          <w:szCs w:val="24"/>
        </w:rPr>
      </w:pPr>
      <w:r>
        <w:rPr>
          <w:szCs w:val="24"/>
        </w:rPr>
        <w:t>94</w:t>
      </w:r>
      <w:r w:rsidR="00974062" w:rsidRPr="002B28E7">
        <w:rPr>
          <w:szCs w:val="24"/>
        </w:rPr>
        <w:t>. Šalys neturi teisės perduoti trečiajam asmeniui reikalavimo teisės pagal šią Sutartį be raštiško kitos Šalies sutikimo.</w:t>
      </w:r>
    </w:p>
    <w:p w14:paraId="33EE9EE2" w14:textId="21BF8958" w:rsidR="00B65E8B" w:rsidRDefault="00E61D94" w:rsidP="00974062">
      <w:pPr>
        <w:tabs>
          <w:tab w:val="left" w:pos="993"/>
        </w:tabs>
        <w:suppressAutoHyphens/>
        <w:ind w:firstLine="567"/>
        <w:jc w:val="both"/>
        <w:rPr>
          <w:szCs w:val="24"/>
        </w:rPr>
      </w:pPr>
      <w:r>
        <w:rPr>
          <w:szCs w:val="24"/>
        </w:rPr>
        <w:t>95</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6563C4" w14:textId="4C04B2A2" w:rsidR="00974062" w:rsidRPr="002B28E7" w:rsidRDefault="00E61D94" w:rsidP="00974062">
      <w:pPr>
        <w:tabs>
          <w:tab w:val="left" w:pos="993"/>
        </w:tabs>
        <w:suppressAutoHyphens/>
        <w:ind w:firstLine="567"/>
        <w:jc w:val="both"/>
        <w:rPr>
          <w:szCs w:val="24"/>
        </w:rPr>
      </w:pPr>
      <w:r>
        <w:rPr>
          <w:szCs w:val="24"/>
        </w:rPr>
        <w:t>96</w:t>
      </w:r>
      <w:r w:rsidR="00974062" w:rsidRPr="002B28E7">
        <w:rPr>
          <w:szCs w:val="24"/>
        </w:rPr>
        <w:t xml:space="preserve">. </w:t>
      </w:r>
      <w:r w:rsidR="00974062" w:rsidRPr="00922033">
        <w:rPr>
          <w:szCs w:val="24"/>
        </w:rPr>
        <w:t>Sutartis sudaryta lietuvių kalba</w:t>
      </w:r>
      <w:r w:rsidR="007A7B0D" w:rsidRPr="00922033">
        <w:rPr>
          <w:szCs w:val="24"/>
        </w:rPr>
        <w:t>. Šalys sutartį pasirašo elektroniniais parašais arba</w:t>
      </w:r>
      <w:r w:rsidR="00974062" w:rsidRPr="00922033">
        <w:rPr>
          <w:szCs w:val="24"/>
        </w:rPr>
        <w:t xml:space="preserve"> 2 (dviem) vienodą juridinę galią turinčiais egzempliori</w:t>
      </w:r>
      <w:r w:rsidR="007A7B0D" w:rsidRPr="00922033">
        <w:rPr>
          <w:szCs w:val="24"/>
        </w:rPr>
        <w:t>ais, po vieną kiekvienai Šaliai, kai sutartis pasirašoma fiziniais parašais.</w:t>
      </w:r>
      <w:r w:rsidR="007A7B0D">
        <w:rPr>
          <w:szCs w:val="24"/>
        </w:rPr>
        <w:t xml:space="preserve"> </w:t>
      </w:r>
    </w:p>
    <w:p w14:paraId="31B113B8" w14:textId="6B45DD7F" w:rsidR="00974062" w:rsidRPr="002B28E7" w:rsidRDefault="00FF2384" w:rsidP="00974062">
      <w:pPr>
        <w:tabs>
          <w:tab w:val="left" w:pos="993"/>
        </w:tabs>
        <w:suppressAutoHyphens/>
        <w:ind w:firstLine="567"/>
        <w:jc w:val="both"/>
        <w:rPr>
          <w:szCs w:val="24"/>
        </w:rPr>
      </w:pPr>
      <w:r>
        <w:rPr>
          <w:szCs w:val="24"/>
        </w:rPr>
        <w:t>97</w:t>
      </w:r>
      <w:r w:rsidR="00974062" w:rsidRPr="002B28E7">
        <w:rPr>
          <w:szCs w:val="24"/>
        </w:rPr>
        <w:t>. Sutarties priedai:</w:t>
      </w:r>
    </w:p>
    <w:p w14:paraId="714E588D" w14:textId="724F3982" w:rsidR="00974062" w:rsidRDefault="00FF2384" w:rsidP="00974062">
      <w:pPr>
        <w:tabs>
          <w:tab w:val="left" w:pos="993"/>
        </w:tabs>
        <w:suppressAutoHyphens/>
        <w:ind w:firstLine="567"/>
        <w:jc w:val="both"/>
        <w:rPr>
          <w:szCs w:val="24"/>
        </w:rPr>
      </w:pPr>
      <w:r>
        <w:rPr>
          <w:szCs w:val="24"/>
        </w:rPr>
        <w:t>97</w:t>
      </w:r>
      <w:r w:rsidR="000C6C99" w:rsidRPr="002B28E7">
        <w:rPr>
          <w:szCs w:val="24"/>
        </w:rPr>
        <w:t xml:space="preserve">.1. </w:t>
      </w:r>
      <w:r w:rsidR="00F03E4D">
        <w:rPr>
          <w:szCs w:val="24"/>
        </w:rPr>
        <w:t>P</w:t>
      </w:r>
      <w:r w:rsidR="000C6C99" w:rsidRPr="002B28E7">
        <w:rPr>
          <w:szCs w:val="24"/>
        </w:rPr>
        <w:t>rojektavimo užduotis</w:t>
      </w:r>
      <w:r w:rsidR="0017670F">
        <w:rPr>
          <w:szCs w:val="24"/>
        </w:rPr>
        <w:t xml:space="preserve"> ir jos priedai</w:t>
      </w:r>
      <w:r w:rsidR="0011445C">
        <w:rPr>
          <w:szCs w:val="24"/>
        </w:rPr>
        <w:t xml:space="preserve"> (Sutarties 1 priedas)</w:t>
      </w:r>
      <w:r w:rsidR="0017670F">
        <w:rPr>
          <w:szCs w:val="24"/>
        </w:rPr>
        <w:t>;</w:t>
      </w:r>
    </w:p>
    <w:p w14:paraId="6F21A7E3" w14:textId="625F62DB" w:rsidR="008338C1" w:rsidRDefault="00FF2384" w:rsidP="00974062">
      <w:pPr>
        <w:tabs>
          <w:tab w:val="left" w:pos="993"/>
        </w:tabs>
        <w:suppressAutoHyphens/>
        <w:ind w:firstLine="567"/>
        <w:jc w:val="both"/>
        <w:rPr>
          <w:szCs w:val="24"/>
        </w:rPr>
      </w:pPr>
      <w:r>
        <w:rPr>
          <w:szCs w:val="24"/>
        </w:rPr>
        <w:t>97</w:t>
      </w:r>
      <w:r w:rsidR="008338C1">
        <w:rPr>
          <w:szCs w:val="24"/>
        </w:rPr>
        <w:t xml:space="preserve">.2. </w:t>
      </w:r>
      <w:r w:rsidR="00D4252B">
        <w:rPr>
          <w:szCs w:val="24"/>
        </w:rPr>
        <w:t xml:space="preserve">Paslaugų teikėjo </w:t>
      </w:r>
      <w:r w:rsidR="008338C1">
        <w:rPr>
          <w:szCs w:val="24"/>
        </w:rPr>
        <w:t>pasiūlymas</w:t>
      </w:r>
      <w:r w:rsidR="00015FEC">
        <w:rPr>
          <w:szCs w:val="24"/>
        </w:rPr>
        <w:t xml:space="preserve"> (Sutarties 2 priedas);</w:t>
      </w:r>
    </w:p>
    <w:p w14:paraId="3E95FF37" w14:textId="0C9CFBE7" w:rsidR="0017670F" w:rsidRDefault="00FF2384" w:rsidP="00974062">
      <w:pPr>
        <w:tabs>
          <w:tab w:val="left" w:pos="993"/>
        </w:tabs>
        <w:suppressAutoHyphens/>
        <w:ind w:firstLine="567"/>
        <w:jc w:val="both"/>
        <w:rPr>
          <w:szCs w:val="24"/>
        </w:rPr>
      </w:pPr>
      <w:r>
        <w:rPr>
          <w:szCs w:val="24"/>
        </w:rPr>
        <w:t>97</w:t>
      </w:r>
      <w:r w:rsidR="008338C1">
        <w:rPr>
          <w:szCs w:val="24"/>
        </w:rPr>
        <w:t>.3</w:t>
      </w:r>
      <w:r w:rsidR="0017670F">
        <w:rPr>
          <w:szCs w:val="24"/>
        </w:rPr>
        <w:t>. Paslaugų teikimo grafikas</w:t>
      </w:r>
      <w:r w:rsidR="00015FEC">
        <w:rPr>
          <w:szCs w:val="24"/>
        </w:rPr>
        <w:t xml:space="preserve"> (Sutarties 3</w:t>
      </w:r>
      <w:r w:rsidR="0011445C">
        <w:rPr>
          <w:szCs w:val="24"/>
        </w:rPr>
        <w:t xml:space="preserve"> priedas);</w:t>
      </w:r>
    </w:p>
    <w:p w14:paraId="69B19EB8" w14:textId="7D787394" w:rsidR="00922033" w:rsidRDefault="00FF2384" w:rsidP="00CC480C">
      <w:pPr>
        <w:tabs>
          <w:tab w:val="left" w:pos="993"/>
        </w:tabs>
        <w:suppressAutoHyphens/>
        <w:ind w:firstLine="567"/>
        <w:jc w:val="both"/>
        <w:rPr>
          <w:szCs w:val="24"/>
        </w:rPr>
      </w:pPr>
      <w:r>
        <w:rPr>
          <w:szCs w:val="24"/>
        </w:rPr>
        <w:t>97</w:t>
      </w:r>
      <w:r w:rsidR="008338C1">
        <w:rPr>
          <w:szCs w:val="24"/>
        </w:rPr>
        <w:t>.4</w:t>
      </w:r>
      <w:r w:rsidR="008C4B49">
        <w:rPr>
          <w:szCs w:val="24"/>
        </w:rPr>
        <w:t>.</w:t>
      </w:r>
      <w:r w:rsidR="00970A0B" w:rsidRPr="00970A0B">
        <w:rPr>
          <w:szCs w:val="24"/>
        </w:rPr>
        <w:t xml:space="preserve"> </w:t>
      </w:r>
      <w:r w:rsidR="00015FEC">
        <w:rPr>
          <w:szCs w:val="24"/>
        </w:rPr>
        <w:t>Specialistų sąrašas (Sutarties 4</w:t>
      </w:r>
      <w:r w:rsidR="0011445C">
        <w:rPr>
          <w:szCs w:val="24"/>
        </w:rPr>
        <w:t xml:space="preserve"> priedas)</w:t>
      </w:r>
      <w:r w:rsidR="00922033">
        <w:rPr>
          <w:szCs w:val="24"/>
        </w:rPr>
        <w:t>.</w:t>
      </w:r>
    </w:p>
    <w:p w14:paraId="65A809D7" w14:textId="04FB321B" w:rsidR="00974062" w:rsidRDefault="00974062" w:rsidP="00974062">
      <w:pPr>
        <w:widowControl w:val="0"/>
        <w:autoSpaceDE w:val="0"/>
        <w:autoSpaceDN w:val="0"/>
        <w:adjustRightInd w:val="0"/>
        <w:ind w:right="-82" w:firstLine="720"/>
        <w:jc w:val="both"/>
        <w:rPr>
          <w:szCs w:val="24"/>
        </w:rPr>
      </w:pPr>
    </w:p>
    <w:p w14:paraId="33BDDEA5" w14:textId="77777777" w:rsidR="00CC480C" w:rsidRPr="002B28E7" w:rsidRDefault="00CC480C" w:rsidP="00974062">
      <w:pPr>
        <w:widowControl w:val="0"/>
        <w:autoSpaceDE w:val="0"/>
        <w:autoSpaceDN w:val="0"/>
        <w:adjustRightInd w:val="0"/>
        <w:ind w:right="-82" w:firstLine="720"/>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480C" w:rsidRPr="002B28E7" w14:paraId="66978902" w14:textId="77777777" w:rsidTr="00454188">
        <w:trPr>
          <w:trHeight w:val="625"/>
        </w:trPr>
        <w:tc>
          <w:tcPr>
            <w:tcW w:w="4814" w:type="dxa"/>
          </w:tcPr>
          <w:p w14:paraId="3BEDEAF4" w14:textId="77777777" w:rsidR="00CC480C" w:rsidRPr="000077DB" w:rsidRDefault="00CC480C" w:rsidP="00454188">
            <w:pPr>
              <w:tabs>
                <w:tab w:val="left" w:pos="459"/>
                <w:tab w:val="num" w:pos="567"/>
              </w:tabs>
              <w:suppressAutoHyphens/>
              <w:rPr>
                <w:b/>
                <w:szCs w:val="24"/>
              </w:rPr>
            </w:pPr>
            <w:r w:rsidRPr="000077DB">
              <w:rPr>
                <w:b/>
                <w:szCs w:val="24"/>
              </w:rPr>
              <w:t>UŽSAKOVAS</w:t>
            </w:r>
          </w:p>
          <w:p w14:paraId="315B6789" w14:textId="77777777" w:rsidR="00CC480C" w:rsidRPr="002B28E7" w:rsidRDefault="00CC480C" w:rsidP="00454188">
            <w:pPr>
              <w:tabs>
                <w:tab w:val="left" w:pos="459"/>
                <w:tab w:val="num" w:pos="567"/>
              </w:tabs>
              <w:suppressAutoHyphens/>
              <w:rPr>
                <w:szCs w:val="24"/>
              </w:rPr>
            </w:pPr>
          </w:p>
          <w:p w14:paraId="1A9FC4E5" w14:textId="77777777" w:rsidR="00CC480C" w:rsidRDefault="00CC480C" w:rsidP="00454188">
            <w:pPr>
              <w:ind w:right="98"/>
              <w:jc w:val="both"/>
              <w:rPr>
                <w:snapToGrid w:val="0"/>
                <w:szCs w:val="24"/>
              </w:rPr>
            </w:pPr>
            <w:r w:rsidRPr="009F2320">
              <w:rPr>
                <w:snapToGrid w:val="0"/>
                <w:szCs w:val="24"/>
              </w:rPr>
              <w:t>Kretingos rajon</w:t>
            </w:r>
            <w:r>
              <w:rPr>
                <w:snapToGrid w:val="0"/>
                <w:szCs w:val="24"/>
              </w:rPr>
              <w:t>o savivaldybės administracija</w:t>
            </w:r>
          </w:p>
          <w:p w14:paraId="7E513BA9" w14:textId="77777777" w:rsidR="00CC480C" w:rsidRDefault="00CC480C" w:rsidP="00454188">
            <w:pPr>
              <w:ind w:right="98"/>
              <w:jc w:val="both"/>
              <w:rPr>
                <w:snapToGrid w:val="0"/>
                <w:szCs w:val="24"/>
              </w:rPr>
            </w:pPr>
            <w:r>
              <w:rPr>
                <w:snapToGrid w:val="0"/>
                <w:szCs w:val="24"/>
              </w:rPr>
              <w:t xml:space="preserve">Savanorių g. 29A, </w:t>
            </w:r>
            <w:r w:rsidRPr="009F2320">
              <w:rPr>
                <w:snapToGrid w:val="0"/>
                <w:szCs w:val="24"/>
              </w:rPr>
              <w:t>97111 Kretinga</w:t>
            </w:r>
          </w:p>
          <w:p w14:paraId="0D6AC4A0" w14:textId="77777777" w:rsidR="00CC480C" w:rsidRDefault="00CC480C" w:rsidP="00454188">
            <w:pPr>
              <w:ind w:right="98"/>
              <w:jc w:val="both"/>
              <w:rPr>
                <w:snapToGrid w:val="0"/>
                <w:szCs w:val="24"/>
              </w:rPr>
            </w:pPr>
            <w:r w:rsidRPr="009F2320">
              <w:rPr>
                <w:snapToGrid w:val="0"/>
                <w:szCs w:val="24"/>
              </w:rPr>
              <w:t>Juridin</w:t>
            </w:r>
            <w:r>
              <w:rPr>
                <w:snapToGrid w:val="0"/>
                <w:szCs w:val="24"/>
              </w:rPr>
              <w:t>io asmens kodas 188715222</w:t>
            </w:r>
          </w:p>
          <w:p w14:paraId="5405D5E9" w14:textId="77777777" w:rsidR="00CC480C" w:rsidRDefault="00CC480C" w:rsidP="00454188">
            <w:pPr>
              <w:ind w:right="98"/>
              <w:jc w:val="both"/>
              <w:rPr>
                <w:szCs w:val="24"/>
              </w:rPr>
            </w:pPr>
            <w:r w:rsidRPr="009F2320">
              <w:rPr>
                <w:szCs w:val="24"/>
              </w:rPr>
              <w:t>Sąskaitos Nr. LT73 4010 0418 0000</w:t>
            </w:r>
            <w:r>
              <w:rPr>
                <w:szCs w:val="24"/>
              </w:rPr>
              <w:t xml:space="preserve"> 0035</w:t>
            </w:r>
          </w:p>
          <w:p w14:paraId="7EEC36CA" w14:textId="77777777" w:rsidR="00CC480C" w:rsidRDefault="00CC480C" w:rsidP="00454188">
            <w:pPr>
              <w:ind w:right="98"/>
              <w:jc w:val="both"/>
              <w:rPr>
                <w:snapToGrid w:val="0"/>
                <w:szCs w:val="24"/>
              </w:rPr>
            </w:pPr>
            <w:r>
              <w:rPr>
                <w:szCs w:val="24"/>
              </w:rPr>
              <w:t>Luminor Bank AS</w:t>
            </w:r>
            <w:r w:rsidRPr="009F2320">
              <w:rPr>
                <w:szCs w:val="24"/>
              </w:rPr>
              <w:t>, kodas 40100</w:t>
            </w:r>
            <w:r>
              <w:rPr>
                <w:snapToGrid w:val="0"/>
                <w:szCs w:val="24"/>
              </w:rPr>
              <w:t xml:space="preserve">     </w:t>
            </w:r>
            <w:r>
              <w:rPr>
                <w:snapToGrid w:val="0"/>
                <w:szCs w:val="24"/>
              </w:rPr>
              <w:tab/>
            </w:r>
          </w:p>
          <w:p w14:paraId="46FED9D8" w14:textId="77777777" w:rsidR="00CC480C" w:rsidRDefault="00CC480C" w:rsidP="00454188">
            <w:pPr>
              <w:ind w:right="98"/>
              <w:jc w:val="both"/>
              <w:rPr>
                <w:szCs w:val="24"/>
              </w:rPr>
            </w:pPr>
            <w:r>
              <w:rPr>
                <w:szCs w:val="24"/>
              </w:rPr>
              <w:t>Tel.: +370 445 53 141</w:t>
            </w:r>
            <w:r>
              <w:rPr>
                <w:szCs w:val="24"/>
              </w:rPr>
              <w:tab/>
            </w:r>
            <w:r>
              <w:rPr>
                <w:szCs w:val="24"/>
              </w:rPr>
              <w:tab/>
            </w:r>
          </w:p>
          <w:p w14:paraId="39F8140D" w14:textId="77777777" w:rsidR="00CC480C" w:rsidRPr="00C3014A" w:rsidRDefault="00CC480C" w:rsidP="00454188">
            <w:pPr>
              <w:ind w:right="98"/>
              <w:jc w:val="both"/>
              <w:rPr>
                <w:rStyle w:val="Hipersaitas"/>
                <w:szCs w:val="24"/>
              </w:rPr>
            </w:pPr>
            <w:r w:rsidRPr="009F2320">
              <w:rPr>
                <w:szCs w:val="24"/>
              </w:rPr>
              <w:t xml:space="preserve">el. p.: </w:t>
            </w:r>
            <w:hyperlink r:id="rId8" w:history="1">
              <w:r w:rsidRPr="000077DB">
                <w:rPr>
                  <w:rStyle w:val="Hipersaitas"/>
                  <w:szCs w:val="24"/>
                  <w:u w:val="none"/>
                </w:rPr>
                <w:t>savivaldybe@kretinga.lt</w:t>
              </w:r>
            </w:hyperlink>
          </w:p>
          <w:p w14:paraId="7D2615BA" w14:textId="77777777" w:rsidR="00CC480C" w:rsidRDefault="00CC480C" w:rsidP="00454188">
            <w:pPr>
              <w:ind w:right="98"/>
              <w:jc w:val="both"/>
              <w:rPr>
                <w:szCs w:val="24"/>
              </w:rPr>
            </w:pPr>
            <w:r>
              <w:rPr>
                <w:szCs w:val="24"/>
              </w:rPr>
              <w:tab/>
              <w:t xml:space="preserve">     </w:t>
            </w:r>
          </w:p>
          <w:p w14:paraId="391C8D10" w14:textId="77777777" w:rsidR="00CC480C" w:rsidRDefault="00CC480C" w:rsidP="00454188">
            <w:pPr>
              <w:tabs>
                <w:tab w:val="left" w:pos="720"/>
              </w:tabs>
              <w:rPr>
                <w:rStyle w:val="Hipersaitas"/>
                <w:szCs w:val="24"/>
              </w:rPr>
            </w:pPr>
          </w:p>
          <w:p w14:paraId="2EB23A9D" w14:textId="77777777" w:rsidR="00CC480C" w:rsidRPr="002B28E7" w:rsidRDefault="00CC480C" w:rsidP="00CC480C">
            <w:pPr>
              <w:tabs>
                <w:tab w:val="left" w:pos="720"/>
              </w:tabs>
              <w:rPr>
                <w:szCs w:val="24"/>
              </w:rPr>
            </w:pPr>
          </w:p>
        </w:tc>
        <w:tc>
          <w:tcPr>
            <w:tcW w:w="4814" w:type="dxa"/>
          </w:tcPr>
          <w:p w14:paraId="067F6311" w14:textId="77777777" w:rsidR="00CC480C" w:rsidRPr="000077DB" w:rsidRDefault="00CC480C" w:rsidP="00454188">
            <w:pPr>
              <w:shd w:val="clear" w:color="auto" w:fill="FFFFFF" w:themeFill="background1"/>
              <w:rPr>
                <w:rFonts w:eastAsia="Times New Roman"/>
                <w:b/>
              </w:rPr>
            </w:pPr>
            <w:r w:rsidRPr="000077DB">
              <w:rPr>
                <w:b/>
                <w:szCs w:val="24"/>
              </w:rPr>
              <w:t>PASLAUGŲ TEIKĖJAS</w:t>
            </w:r>
            <w:r w:rsidRPr="000077DB">
              <w:rPr>
                <w:rFonts w:eastAsia="Times New Roman"/>
                <w:b/>
              </w:rPr>
              <w:t xml:space="preserve"> </w:t>
            </w:r>
          </w:p>
          <w:p w14:paraId="60084855" w14:textId="77777777" w:rsidR="00CC480C" w:rsidRDefault="00CC480C" w:rsidP="00454188">
            <w:pPr>
              <w:shd w:val="clear" w:color="auto" w:fill="FFFFFF" w:themeFill="background1"/>
              <w:rPr>
                <w:rFonts w:eastAsia="Times New Roman"/>
              </w:rPr>
            </w:pPr>
          </w:p>
          <w:p w14:paraId="1FB4651B" w14:textId="66850258" w:rsidR="00CC480C" w:rsidRPr="002B28E7" w:rsidRDefault="00CC480C" w:rsidP="00454188">
            <w:pPr>
              <w:tabs>
                <w:tab w:val="left" w:pos="459"/>
                <w:tab w:val="num" w:pos="567"/>
              </w:tabs>
              <w:suppressAutoHyphens/>
              <w:jc w:val="both"/>
              <w:rPr>
                <w:szCs w:val="24"/>
              </w:rPr>
            </w:pPr>
            <w:r w:rsidRPr="00AB1350">
              <w:rPr>
                <w:rFonts w:eastAsia="Times New Roman"/>
              </w:rPr>
              <w:tab/>
            </w:r>
          </w:p>
        </w:tc>
      </w:tr>
      <w:tr w:rsidR="00CC480C" w14:paraId="3C74C3B6" w14:textId="77777777" w:rsidTr="00454188">
        <w:tc>
          <w:tcPr>
            <w:tcW w:w="4814" w:type="dxa"/>
          </w:tcPr>
          <w:p w14:paraId="5E700783" w14:textId="77777777" w:rsidR="00CC480C" w:rsidRDefault="00CC480C" w:rsidP="00454188">
            <w:pPr>
              <w:tabs>
                <w:tab w:val="left" w:pos="720"/>
              </w:tabs>
              <w:rPr>
                <w:szCs w:val="24"/>
              </w:rPr>
            </w:pPr>
            <w:r>
              <w:rPr>
                <w:szCs w:val="24"/>
              </w:rPr>
              <w:tab/>
            </w:r>
            <w:r>
              <w:rPr>
                <w:szCs w:val="24"/>
              </w:rPr>
              <w:tab/>
            </w:r>
          </w:p>
        </w:tc>
        <w:tc>
          <w:tcPr>
            <w:tcW w:w="4814" w:type="dxa"/>
          </w:tcPr>
          <w:p w14:paraId="0ADD1B1D"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5F65D7F0"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6119F910" w14:textId="77777777" w:rsidR="00CC480C" w:rsidRDefault="00CC480C" w:rsidP="00454188">
            <w:pPr>
              <w:tabs>
                <w:tab w:val="left" w:pos="720"/>
              </w:tabs>
              <w:rPr>
                <w:szCs w:val="24"/>
              </w:rPr>
            </w:pP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7611FD" w:rsidRDefault="007611FD" w:rsidP="008367FB">
      <w:r>
        <w:separator/>
      </w:r>
    </w:p>
  </w:endnote>
  <w:endnote w:type="continuationSeparator" w:id="0">
    <w:p w14:paraId="1DBAEF74" w14:textId="77777777" w:rsidR="007611FD" w:rsidRDefault="007611FD"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7611FD" w:rsidRDefault="007611FD" w:rsidP="008367FB">
      <w:r>
        <w:separator/>
      </w:r>
    </w:p>
  </w:footnote>
  <w:footnote w:type="continuationSeparator" w:id="0">
    <w:p w14:paraId="1598205E" w14:textId="77777777" w:rsidR="007611FD" w:rsidRDefault="007611FD" w:rsidP="008367FB">
      <w:r>
        <w:continuationSeparator/>
      </w:r>
    </w:p>
  </w:footnote>
  <w:footnote w:id="1">
    <w:p w14:paraId="6829069D" w14:textId="77777777" w:rsidR="007611FD" w:rsidRDefault="007611FD"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7611FD" w:rsidRPr="004D03DA" w:rsidRDefault="007611FD"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7611FD" w:rsidRDefault="007611FD"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7C065DA"/>
    <w:multiLevelType w:val="multilevel"/>
    <w:tmpl w:val="97B209F8"/>
    <w:lvl w:ilvl="0">
      <w:start w:val="1"/>
      <w:numFmt w:val="decimal"/>
      <w:lvlText w:val="%1."/>
      <w:lvlJc w:val="left"/>
      <w:pPr>
        <w:ind w:left="4241" w:hanging="159"/>
        <w:jc w:val="right"/>
      </w:pPr>
      <w:rPr>
        <w:rFonts w:ascii="Tahoma" w:eastAsia="Tahoma" w:hAnsi="Tahoma" w:cs="Tahoma" w:hint="default"/>
        <w:b/>
        <w:bCs/>
        <w:i w:val="0"/>
        <w:iCs w:val="0"/>
        <w:spacing w:val="0"/>
        <w:w w:val="100"/>
        <w:sz w:val="14"/>
        <w:szCs w:val="14"/>
        <w:lang w:val="lt-LT" w:eastAsia="en-US" w:bidi="ar-SA"/>
      </w:rPr>
    </w:lvl>
    <w:lvl w:ilvl="1">
      <w:start w:val="1"/>
      <w:numFmt w:val="decimal"/>
      <w:lvlText w:val="%1.%2."/>
      <w:lvlJc w:val="left"/>
      <w:pPr>
        <w:ind w:left="786" w:hanging="327"/>
        <w:jc w:val="left"/>
      </w:pPr>
      <w:rPr>
        <w:rFonts w:ascii="Tahoma" w:eastAsia="Tahoma" w:hAnsi="Tahoma" w:cs="Tahoma" w:hint="default"/>
        <w:b w:val="0"/>
        <w:bCs w:val="0"/>
        <w:i w:val="0"/>
        <w:iCs w:val="0"/>
        <w:spacing w:val="-1"/>
        <w:w w:val="96"/>
        <w:sz w:val="16"/>
        <w:szCs w:val="16"/>
        <w:lang w:val="lt-LT" w:eastAsia="en-US" w:bidi="ar-SA"/>
      </w:rPr>
    </w:lvl>
    <w:lvl w:ilvl="2">
      <w:start w:val="1"/>
      <w:numFmt w:val="decimal"/>
      <w:lvlText w:val="%1.%2.%3."/>
      <w:lvlJc w:val="left"/>
      <w:pPr>
        <w:ind w:left="1070" w:hanging="610"/>
        <w:jc w:val="left"/>
      </w:pPr>
      <w:rPr>
        <w:rFonts w:hint="default"/>
        <w:spacing w:val="-4"/>
        <w:w w:val="100"/>
        <w:lang w:val="lt-LT" w:eastAsia="en-US" w:bidi="ar-SA"/>
      </w:rPr>
    </w:lvl>
    <w:lvl w:ilvl="3">
      <w:start w:val="1"/>
      <w:numFmt w:val="decimal"/>
      <w:lvlText w:val="%1.%2.%3.%4."/>
      <w:lvlJc w:val="left"/>
      <w:pPr>
        <w:ind w:left="100" w:hanging="610"/>
        <w:jc w:val="left"/>
      </w:pPr>
      <w:rPr>
        <w:rFonts w:ascii="Tahoma" w:eastAsia="Tahoma" w:hAnsi="Tahoma" w:cs="Tahoma" w:hint="default"/>
        <w:b w:val="0"/>
        <w:bCs w:val="0"/>
        <w:i w:val="0"/>
        <w:iCs w:val="0"/>
        <w:spacing w:val="-2"/>
        <w:w w:val="100"/>
        <w:sz w:val="16"/>
        <w:szCs w:val="16"/>
        <w:lang w:val="lt-LT" w:eastAsia="en-US" w:bidi="ar-SA"/>
      </w:rPr>
    </w:lvl>
    <w:lvl w:ilvl="4">
      <w:numFmt w:val="bullet"/>
      <w:lvlText w:val="•"/>
      <w:lvlJc w:val="left"/>
      <w:pPr>
        <w:ind w:left="880" w:hanging="610"/>
      </w:pPr>
      <w:rPr>
        <w:rFonts w:hint="default"/>
        <w:lang w:val="lt-LT" w:eastAsia="en-US" w:bidi="ar-SA"/>
      </w:rPr>
    </w:lvl>
    <w:lvl w:ilvl="5">
      <w:numFmt w:val="bullet"/>
      <w:lvlText w:val="•"/>
      <w:lvlJc w:val="left"/>
      <w:pPr>
        <w:ind w:left="920" w:hanging="610"/>
      </w:pPr>
      <w:rPr>
        <w:rFonts w:hint="default"/>
        <w:lang w:val="lt-LT" w:eastAsia="en-US" w:bidi="ar-SA"/>
      </w:rPr>
    </w:lvl>
    <w:lvl w:ilvl="6">
      <w:numFmt w:val="bullet"/>
      <w:lvlText w:val="•"/>
      <w:lvlJc w:val="left"/>
      <w:pPr>
        <w:ind w:left="1020" w:hanging="610"/>
      </w:pPr>
      <w:rPr>
        <w:rFonts w:hint="default"/>
        <w:lang w:val="lt-LT" w:eastAsia="en-US" w:bidi="ar-SA"/>
      </w:rPr>
    </w:lvl>
    <w:lvl w:ilvl="7">
      <w:numFmt w:val="bullet"/>
      <w:lvlText w:val="•"/>
      <w:lvlJc w:val="left"/>
      <w:pPr>
        <w:ind w:left="1080" w:hanging="610"/>
      </w:pPr>
      <w:rPr>
        <w:rFonts w:hint="default"/>
        <w:lang w:val="lt-LT" w:eastAsia="en-US" w:bidi="ar-SA"/>
      </w:rPr>
    </w:lvl>
    <w:lvl w:ilvl="8">
      <w:numFmt w:val="bullet"/>
      <w:lvlText w:val="•"/>
      <w:lvlJc w:val="left"/>
      <w:pPr>
        <w:ind w:left="4240" w:hanging="610"/>
      </w:pPr>
      <w:rPr>
        <w:rFonts w:hint="default"/>
        <w:lang w:val="lt-LT" w:eastAsia="en-US" w:bidi="ar-SA"/>
      </w:r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7"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9"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3"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5" w15:restartNumberingAfterBreak="0">
    <w:nsid w:val="70B514D1"/>
    <w:multiLevelType w:val="multilevel"/>
    <w:tmpl w:val="F4D4F7C2"/>
    <w:lvl w:ilvl="0">
      <w:start w:val="1"/>
      <w:numFmt w:val="decimal"/>
      <w:lvlText w:val="%1."/>
      <w:lvlJc w:val="left"/>
      <w:pPr>
        <w:ind w:left="383" w:hanging="200"/>
      </w:pPr>
      <w:rPr>
        <w:rFonts w:hint="default"/>
        <w:spacing w:val="0"/>
        <w:w w:val="100"/>
        <w:lang w:val="lt-LT" w:eastAsia="en-US" w:bidi="ar-SA"/>
      </w:rPr>
    </w:lvl>
    <w:lvl w:ilvl="1">
      <w:start w:val="1"/>
      <w:numFmt w:val="decimal"/>
      <w:lvlText w:val="%1.%2."/>
      <w:lvlJc w:val="left"/>
      <w:pPr>
        <w:ind w:left="503" w:hanging="320"/>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12"/>
  </w:num>
  <w:num w:numId="9">
    <w:abstractNumId w:val="6"/>
  </w:num>
  <w:num w:numId="10">
    <w:abstractNumId w:val="9"/>
  </w:num>
  <w:num w:numId="11">
    <w:abstractNumId w:val="3"/>
  </w:num>
  <w:num w:numId="12">
    <w:abstractNumId w:val="14"/>
  </w:num>
  <w:num w:numId="13">
    <w:abstractNumId w:val="8"/>
  </w:num>
  <w:num w:numId="14">
    <w:abstractNumId w:val="1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15FEC"/>
    <w:rsid w:val="00032B88"/>
    <w:rsid w:val="000372CF"/>
    <w:rsid w:val="0006263C"/>
    <w:rsid w:val="000823D9"/>
    <w:rsid w:val="00090001"/>
    <w:rsid w:val="000C6C99"/>
    <w:rsid w:val="000C7763"/>
    <w:rsid w:val="000D5720"/>
    <w:rsid w:val="000F0E91"/>
    <w:rsid w:val="000F7E67"/>
    <w:rsid w:val="00102F33"/>
    <w:rsid w:val="00104288"/>
    <w:rsid w:val="001124E9"/>
    <w:rsid w:val="0011445C"/>
    <w:rsid w:val="001160DC"/>
    <w:rsid w:val="00132E44"/>
    <w:rsid w:val="00136B3E"/>
    <w:rsid w:val="001409C3"/>
    <w:rsid w:val="001523AB"/>
    <w:rsid w:val="001561C8"/>
    <w:rsid w:val="0016264D"/>
    <w:rsid w:val="00167079"/>
    <w:rsid w:val="00167A68"/>
    <w:rsid w:val="0017670F"/>
    <w:rsid w:val="00196F65"/>
    <w:rsid w:val="001C2FD3"/>
    <w:rsid w:val="001D33A6"/>
    <w:rsid w:val="001D7A8E"/>
    <w:rsid w:val="002116C8"/>
    <w:rsid w:val="0021294F"/>
    <w:rsid w:val="002147CF"/>
    <w:rsid w:val="00243C4C"/>
    <w:rsid w:val="002563DF"/>
    <w:rsid w:val="00277727"/>
    <w:rsid w:val="00295B09"/>
    <w:rsid w:val="002B28E7"/>
    <w:rsid w:val="002C6439"/>
    <w:rsid w:val="002D2B73"/>
    <w:rsid w:val="003223D0"/>
    <w:rsid w:val="00331ABC"/>
    <w:rsid w:val="00341F61"/>
    <w:rsid w:val="003633CE"/>
    <w:rsid w:val="003649E5"/>
    <w:rsid w:val="00371D23"/>
    <w:rsid w:val="00384C5C"/>
    <w:rsid w:val="00386E43"/>
    <w:rsid w:val="00396332"/>
    <w:rsid w:val="003968F7"/>
    <w:rsid w:val="003B2636"/>
    <w:rsid w:val="003B50D0"/>
    <w:rsid w:val="003C19AB"/>
    <w:rsid w:val="003C5FC5"/>
    <w:rsid w:val="003D586E"/>
    <w:rsid w:val="003F74B7"/>
    <w:rsid w:val="0042379E"/>
    <w:rsid w:val="00441FD0"/>
    <w:rsid w:val="00454188"/>
    <w:rsid w:val="00463737"/>
    <w:rsid w:val="0046631F"/>
    <w:rsid w:val="0048042E"/>
    <w:rsid w:val="00493FC7"/>
    <w:rsid w:val="004A738B"/>
    <w:rsid w:val="004B3058"/>
    <w:rsid w:val="004D03DA"/>
    <w:rsid w:val="004D6693"/>
    <w:rsid w:val="004F28F6"/>
    <w:rsid w:val="004F60E3"/>
    <w:rsid w:val="005136B0"/>
    <w:rsid w:val="00516CA6"/>
    <w:rsid w:val="00535010"/>
    <w:rsid w:val="00542200"/>
    <w:rsid w:val="00546745"/>
    <w:rsid w:val="00570A61"/>
    <w:rsid w:val="00580FB9"/>
    <w:rsid w:val="005820F1"/>
    <w:rsid w:val="00584C75"/>
    <w:rsid w:val="005966BD"/>
    <w:rsid w:val="00596D61"/>
    <w:rsid w:val="005A0566"/>
    <w:rsid w:val="005A4A42"/>
    <w:rsid w:val="005B416E"/>
    <w:rsid w:val="005D1C3B"/>
    <w:rsid w:val="005D5402"/>
    <w:rsid w:val="005E1925"/>
    <w:rsid w:val="00627B0A"/>
    <w:rsid w:val="0065129C"/>
    <w:rsid w:val="00666D3D"/>
    <w:rsid w:val="0066701D"/>
    <w:rsid w:val="006707F8"/>
    <w:rsid w:val="00681DF2"/>
    <w:rsid w:val="006847CE"/>
    <w:rsid w:val="006B0753"/>
    <w:rsid w:val="006B0FD1"/>
    <w:rsid w:val="006B55D0"/>
    <w:rsid w:val="006C5EC1"/>
    <w:rsid w:val="006C6471"/>
    <w:rsid w:val="006E1B63"/>
    <w:rsid w:val="006F6EFD"/>
    <w:rsid w:val="0071111F"/>
    <w:rsid w:val="00721C5A"/>
    <w:rsid w:val="00721DB3"/>
    <w:rsid w:val="00726DA5"/>
    <w:rsid w:val="00743CB7"/>
    <w:rsid w:val="007511B5"/>
    <w:rsid w:val="007611FD"/>
    <w:rsid w:val="007631E2"/>
    <w:rsid w:val="007659F7"/>
    <w:rsid w:val="00784A68"/>
    <w:rsid w:val="0079277B"/>
    <w:rsid w:val="007A26F1"/>
    <w:rsid w:val="007A7B0D"/>
    <w:rsid w:val="007B6866"/>
    <w:rsid w:val="007C7C1C"/>
    <w:rsid w:val="007D1940"/>
    <w:rsid w:val="007D20C9"/>
    <w:rsid w:val="00817836"/>
    <w:rsid w:val="008338C1"/>
    <w:rsid w:val="00835FB7"/>
    <w:rsid w:val="008367FB"/>
    <w:rsid w:val="00881ABA"/>
    <w:rsid w:val="00896978"/>
    <w:rsid w:val="008A0948"/>
    <w:rsid w:val="008C4B49"/>
    <w:rsid w:val="008D491E"/>
    <w:rsid w:val="008D6863"/>
    <w:rsid w:val="008F6595"/>
    <w:rsid w:val="008F7C41"/>
    <w:rsid w:val="00922033"/>
    <w:rsid w:val="00937CBB"/>
    <w:rsid w:val="00950227"/>
    <w:rsid w:val="009529A5"/>
    <w:rsid w:val="0096157B"/>
    <w:rsid w:val="00970A0B"/>
    <w:rsid w:val="00974062"/>
    <w:rsid w:val="00977327"/>
    <w:rsid w:val="0099503D"/>
    <w:rsid w:val="009A240A"/>
    <w:rsid w:val="00A218F4"/>
    <w:rsid w:val="00A254F5"/>
    <w:rsid w:val="00A64A27"/>
    <w:rsid w:val="00A8249B"/>
    <w:rsid w:val="00AA2873"/>
    <w:rsid w:val="00AB163F"/>
    <w:rsid w:val="00AB2D4A"/>
    <w:rsid w:val="00AB753F"/>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B4211"/>
    <w:rsid w:val="00CC11E0"/>
    <w:rsid w:val="00CC480C"/>
    <w:rsid w:val="00CC7AA1"/>
    <w:rsid w:val="00CD45E5"/>
    <w:rsid w:val="00D11BB7"/>
    <w:rsid w:val="00D13B26"/>
    <w:rsid w:val="00D273B6"/>
    <w:rsid w:val="00D4252B"/>
    <w:rsid w:val="00D4626E"/>
    <w:rsid w:val="00D62AAB"/>
    <w:rsid w:val="00D72B22"/>
    <w:rsid w:val="00DA656E"/>
    <w:rsid w:val="00DE04C8"/>
    <w:rsid w:val="00E04088"/>
    <w:rsid w:val="00E55E89"/>
    <w:rsid w:val="00E578F5"/>
    <w:rsid w:val="00E61D94"/>
    <w:rsid w:val="00E642AE"/>
    <w:rsid w:val="00EA0DD9"/>
    <w:rsid w:val="00EC2594"/>
    <w:rsid w:val="00ED2B48"/>
    <w:rsid w:val="00F03356"/>
    <w:rsid w:val="00F03E4D"/>
    <w:rsid w:val="00F14908"/>
    <w:rsid w:val="00F2473E"/>
    <w:rsid w:val="00F27407"/>
    <w:rsid w:val="00F46FE0"/>
    <w:rsid w:val="00F51F77"/>
    <w:rsid w:val="00F63EC6"/>
    <w:rsid w:val="00FA3FE6"/>
    <w:rsid w:val="00FD12AC"/>
    <w:rsid w:val="00FF2384"/>
    <w:rsid w:val="00FF5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IVPK Hyperlink"/>
    <w:uiPriority w:val="99"/>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uiPriority w:val="59"/>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 w:type="character" w:styleId="Komentaronuoroda">
    <w:name w:val="annotation reference"/>
    <w:basedOn w:val="Numatytasispastraiposriftas"/>
    <w:uiPriority w:val="99"/>
    <w:semiHidden/>
    <w:unhideWhenUsed/>
    <w:rsid w:val="009529A5"/>
    <w:rPr>
      <w:sz w:val="16"/>
      <w:szCs w:val="16"/>
    </w:rPr>
  </w:style>
  <w:style w:type="paragraph" w:styleId="Komentarotekstas">
    <w:name w:val="annotation text"/>
    <w:basedOn w:val="prastasis"/>
    <w:link w:val="KomentarotekstasDiagrama"/>
    <w:uiPriority w:val="99"/>
    <w:semiHidden/>
    <w:unhideWhenUsed/>
    <w:rsid w:val="009529A5"/>
    <w:rPr>
      <w:sz w:val="20"/>
    </w:rPr>
  </w:style>
  <w:style w:type="character" w:customStyle="1" w:styleId="KomentarotekstasDiagrama">
    <w:name w:val="Komentaro tekstas Diagrama"/>
    <w:basedOn w:val="Numatytasispastraiposriftas"/>
    <w:link w:val="Komentarotekstas"/>
    <w:uiPriority w:val="99"/>
    <w:semiHidden/>
    <w:rsid w:val="009529A5"/>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29A5"/>
    <w:rPr>
      <w:b/>
      <w:bCs/>
    </w:rPr>
  </w:style>
  <w:style w:type="character" w:customStyle="1" w:styleId="KomentarotemaDiagrama">
    <w:name w:val="Komentaro tema Diagrama"/>
    <w:basedOn w:val="KomentarotekstasDiagrama"/>
    <w:link w:val="Komentarotema"/>
    <w:uiPriority w:val="99"/>
    <w:semiHidden/>
    <w:rsid w:val="009529A5"/>
    <w:rPr>
      <w:rFonts w:ascii="Times New Roman" w:eastAsia="Calibri" w:hAnsi="Times New Roman" w:cs="Times New Roman"/>
      <w:b/>
      <w:bCs/>
      <w:sz w:val="20"/>
      <w:szCs w:val="20"/>
    </w:rPr>
  </w:style>
  <w:style w:type="paragraph" w:styleId="Pataisymai">
    <w:name w:val="Revision"/>
    <w:hidden/>
    <w:uiPriority w:val="99"/>
    <w:semiHidden/>
    <w:rsid w:val="0096157B"/>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 w:id="181718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reti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2B2B4-28BD-47B2-B989-9EDF928B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AB9B562B</Template>
  <TotalTime>1</TotalTime>
  <Pages>15</Pages>
  <Words>34211</Words>
  <Characters>19501</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2</cp:revision>
  <cp:lastPrinted>2025-03-26T07:30:00Z</cp:lastPrinted>
  <dcterms:created xsi:type="dcterms:W3CDTF">2025-04-08T06:38:00Z</dcterms:created>
  <dcterms:modified xsi:type="dcterms:W3CDTF">2025-04-08T06:38:00Z</dcterms:modified>
</cp:coreProperties>
</file>